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80" w:type="dxa"/>
        <w:tblInd w:w="-106" w:type="dxa"/>
        <w:tblLook w:val="00A0"/>
      </w:tblPr>
      <w:tblGrid>
        <w:gridCol w:w="4077"/>
        <w:gridCol w:w="5103"/>
      </w:tblGrid>
      <w:tr w:rsidR="002F579F" w:rsidRPr="001F4091">
        <w:tc>
          <w:tcPr>
            <w:tcW w:w="4077" w:type="dxa"/>
          </w:tcPr>
          <w:p w:rsidR="002F579F" w:rsidRPr="001F4091" w:rsidRDefault="002F579F" w:rsidP="001F40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091">
              <w:rPr>
                <w:rFonts w:ascii="Times New Roman" w:hAnsi="Times New Roman" w:cs="Times New Roman"/>
                <w:sz w:val="24"/>
                <w:szCs w:val="24"/>
              </w:rPr>
              <w:t>BỘ GIÁO DỤC VÀ ĐÀO TẠO</w:t>
            </w:r>
          </w:p>
          <w:p w:rsidR="002F579F" w:rsidRPr="00557ED9" w:rsidRDefault="002F579F" w:rsidP="001F409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57ED9">
              <w:rPr>
                <w:rFonts w:ascii="Times New Roman" w:hAnsi="Times New Roman" w:cs="Times New Roman"/>
                <w:b/>
                <w:bCs/>
              </w:rPr>
              <w:t>TRƯỜNG ĐH KINH TẾ QUỐC DÂN</w:t>
            </w:r>
          </w:p>
          <w:p w:rsidR="002F579F" w:rsidRPr="001F4091" w:rsidRDefault="002F579F" w:rsidP="001F40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w:pict>
                <v:line id="_x0000_s1026" style="position:absolute;left:0;text-align:left;z-index:251658240" from="36pt,5.6pt" to="153pt,5.6pt"/>
              </w:pict>
            </w:r>
          </w:p>
        </w:tc>
        <w:tc>
          <w:tcPr>
            <w:tcW w:w="5103" w:type="dxa"/>
          </w:tcPr>
          <w:p w:rsidR="002F579F" w:rsidRPr="001F4091" w:rsidRDefault="002F579F" w:rsidP="001F40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091">
              <w:rPr>
                <w:rFonts w:ascii="Times New Roman" w:hAnsi="Times New Roman" w:cs="Times New Roman"/>
                <w:sz w:val="24"/>
                <w:szCs w:val="24"/>
              </w:rPr>
              <w:t>CỘNG HÒA XÃ HỘI CHỦ NGHĨA VIỆT NAM</w:t>
            </w:r>
          </w:p>
          <w:p w:rsidR="002F579F" w:rsidRPr="00557ED9" w:rsidRDefault="002F579F" w:rsidP="001F409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7E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Độc lập – Tự do – Hạnh phúc</w:t>
            </w:r>
          </w:p>
          <w:p w:rsidR="002F579F" w:rsidRPr="001F4091" w:rsidRDefault="002F579F" w:rsidP="001F40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w:pict>
                <v:line id="_x0000_s1027" style="position:absolute;left:0;text-align:left;z-index:251657216" from="66.15pt,4.25pt" to="183.15pt,4.25pt"/>
              </w:pict>
            </w:r>
          </w:p>
        </w:tc>
      </w:tr>
    </w:tbl>
    <w:p w:rsidR="002F579F" w:rsidRPr="003431C4" w:rsidRDefault="002F579F" w:rsidP="001F4091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</w:rPr>
      </w:pPr>
      <w:bookmarkStart w:id="0" w:name="_GoBack"/>
      <w:bookmarkEnd w:id="0"/>
    </w:p>
    <w:p w:rsidR="002F579F" w:rsidRPr="003431C4" w:rsidRDefault="002F579F" w:rsidP="00C40423">
      <w:pPr>
        <w:spacing w:after="120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</w:rPr>
      </w:pPr>
      <w:r w:rsidRPr="003431C4">
        <w:rPr>
          <w:rFonts w:ascii="Times New Roman" w:hAnsi="Times New Roman" w:cs="Times New Roman"/>
          <w:b/>
          <w:bCs/>
          <w:color w:val="000000"/>
          <w:sz w:val="36"/>
          <w:szCs w:val="36"/>
        </w:rPr>
        <w:t>ĐỀ CƯƠNG CHI TIẾT HỌC PHẦN</w:t>
      </w:r>
    </w:p>
    <w:p w:rsidR="002F579F" w:rsidRPr="001F4091" w:rsidRDefault="002F579F" w:rsidP="00C40423">
      <w:pPr>
        <w:spacing w:after="12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2F579F" w:rsidRPr="001F4091" w:rsidRDefault="002F579F" w:rsidP="00C40423">
      <w:pPr>
        <w:spacing w:after="120"/>
        <w:rPr>
          <w:rFonts w:ascii="Times New Roman" w:hAnsi="Times New Roman" w:cs="Times New Roman"/>
          <w:color w:val="000000"/>
          <w:sz w:val="26"/>
          <w:szCs w:val="26"/>
        </w:rPr>
      </w:pPr>
      <w:r w:rsidRPr="001F4091">
        <w:rPr>
          <w:rFonts w:ascii="Times New Roman" w:hAnsi="Times New Roman" w:cs="Times New Roman"/>
          <w:color w:val="000000"/>
          <w:sz w:val="26"/>
          <w:szCs w:val="26"/>
        </w:rPr>
        <w:t xml:space="preserve">TRÌNH ĐỘ ĐÀO TẠO: </w:t>
      </w:r>
      <w:r w:rsidRPr="00404D1E">
        <w:rPr>
          <w:rFonts w:ascii="Times New Roman" w:hAnsi="Times New Roman" w:cs="Times New Roman"/>
          <w:b/>
          <w:bCs/>
          <w:color w:val="000000"/>
          <w:sz w:val="26"/>
          <w:szCs w:val="26"/>
        </w:rPr>
        <w:t>ĐẠI HỌC</w:t>
      </w:r>
      <w:r w:rsidRPr="001F4091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LOẠI HÌNH ĐÀO TẠO: </w:t>
      </w:r>
      <w:r w:rsidRPr="00404D1E">
        <w:rPr>
          <w:rFonts w:ascii="Times New Roman" w:hAnsi="Times New Roman" w:cs="Times New Roman"/>
          <w:b/>
          <w:bCs/>
          <w:color w:val="000000"/>
          <w:sz w:val="26"/>
          <w:szCs w:val="26"/>
        </w:rPr>
        <w:t>CHÍNH QUY</w:t>
      </w:r>
    </w:p>
    <w:p w:rsidR="002F579F" w:rsidRDefault="002F579F" w:rsidP="00C40423">
      <w:pPr>
        <w:spacing w:after="120"/>
        <w:rPr>
          <w:rFonts w:ascii="Times New Roman" w:hAnsi="Times New Roman" w:cs="Times New Roman"/>
          <w:color w:val="000000"/>
          <w:sz w:val="26"/>
          <w:szCs w:val="26"/>
        </w:rPr>
      </w:pPr>
    </w:p>
    <w:p w:rsidR="002F579F" w:rsidRPr="001F4091" w:rsidRDefault="002F579F" w:rsidP="00C40423">
      <w:pPr>
        <w:spacing w:after="120"/>
        <w:rPr>
          <w:rFonts w:ascii="Times New Roman" w:hAnsi="Times New Roman" w:cs="Times New Roman"/>
          <w:color w:val="000000"/>
          <w:sz w:val="26"/>
          <w:szCs w:val="26"/>
        </w:rPr>
      </w:pPr>
      <w:r w:rsidRPr="001F4091">
        <w:rPr>
          <w:rFonts w:ascii="Times New Roman" w:hAnsi="Times New Roman" w:cs="Times New Roman"/>
          <w:color w:val="000000"/>
          <w:sz w:val="26"/>
          <w:szCs w:val="26"/>
        </w:rPr>
        <w:t xml:space="preserve">1. </w:t>
      </w:r>
      <w:r w:rsidRPr="00404D1E">
        <w:rPr>
          <w:rFonts w:ascii="Times New Roman" w:hAnsi="Times New Roman" w:cs="Times New Roman"/>
          <w:b/>
          <w:bCs/>
          <w:color w:val="000000"/>
          <w:sz w:val="26"/>
          <w:szCs w:val="26"/>
        </w:rPr>
        <w:t>TÊN HỌC PHẦN:</w:t>
      </w:r>
      <w:r w:rsidRPr="001F4091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</w:p>
    <w:p w:rsidR="002F579F" w:rsidRPr="001F4091" w:rsidRDefault="002F579F" w:rsidP="00C40423">
      <w:pPr>
        <w:spacing w:after="120"/>
        <w:ind w:firstLine="720"/>
        <w:rPr>
          <w:rFonts w:ascii="Times New Roman" w:hAnsi="Times New Roman" w:cs="Times New Roman"/>
          <w:color w:val="000000"/>
          <w:sz w:val="26"/>
          <w:szCs w:val="26"/>
        </w:rPr>
      </w:pPr>
      <w:r w:rsidRPr="001F4091">
        <w:rPr>
          <w:rFonts w:ascii="Times New Roman" w:hAnsi="Times New Roman" w:cs="Times New Roman"/>
          <w:color w:val="000000"/>
          <w:sz w:val="26"/>
          <w:szCs w:val="26"/>
        </w:rPr>
        <w:t xml:space="preserve">Tiếng Việt: </w:t>
      </w:r>
      <w:r>
        <w:rPr>
          <w:rFonts w:ascii="Times New Roman" w:hAnsi="Times New Roman" w:cs="Times New Roman"/>
          <w:b/>
          <w:bCs/>
          <w:sz w:val="26"/>
          <w:szCs w:val="26"/>
        </w:rPr>
        <w:t>Thiết kế và lập trình Web</w:t>
      </w:r>
    </w:p>
    <w:p w:rsidR="002F579F" w:rsidRPr="001F4091" w:rsidRDefault="002F579F" w:rsidP="00C40423">
      <w:pPr>
        <w:spacing w:after="120"/>
        <w:ind w:firstLine="720"/>
        <w:rPr>
          <w:rFonts w:ascii="Times New Roman" w:hAnsi="Times New Roman" w:cs="Times New Roman"/>
          <w:color w:val="000000"/>
          <w:sz w:val="26"/>
          <w:szCs w:val="26"/>
        </w:rPr>
      </w:pPr>
      <w:r w:rsidRPr="001F4091">
        <w:rPr>
          <w:rFonts w:ascii="Times New Roman" w:hAnsi="Times New Roman" w:cs="Times New Roman"/>
          <w:color w:val="000000"/>
          <w:sz w:val="26"/>
          <w:szCs w:val="26"/>
        </w:rPr>
        <w:t xml:space="preserve">Tiếng Anh: </w:t>
      </w:r>
      <w:r w:rsidRPr="002C70C6">
        <w:rPr>
          <w:rStyle w:val="hps"/>
          <w:rFonts w:ascii="Times New Roman" w:hAnsi="Times New Roman" w:cs="Times New Roman"/>
          <w:b/>
          <w:bCs/>
          <w:sz w:val="26"/>
          <w:szCs w:val="26"/>
        </w:rPr>
        <w:t>Web</w:t>
      </w:r>
      <w:r>
        <w:rPr>
          <w:rStyle w:val="hps"/>
          <w:rFonts w:ascii="Times New Roman" w:hAnsi="Times New Roman" w:cs="Times New Roman"/>
          <w:b/>
          <w:bCs/>
          <w:sz w:val="26"/>
          <w:szCs w:val="26"/>
        </w:rPr>
        <w:t>site</w:t>
      </w:r>
      <w:r w:rsidRPr="002C70C6">
        <w:rPr>
          <w:rStyle w:val="shorttext"/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2C70C6">
        <w:rPr>
          <w:rStyle w:val="hps"/>
          <w:rFonts w:ascii="Times New Roman" w:hAnsi="Times New Roman" w:cs="Times New Roman"/>
          <w:b/>
          <w:bCs/>
          <w:sz w:val="26"/>
          <w:szCs w:val="26"/>
        </w:rPr>
        <w:t>design</w:t>
      </w:r>
      <w:r w:rsidRPr="002C70C6">
        <w:rPr>
          <w:rStyle w:val="shorttext"/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2C70C6">
        <w:rPr>
          <w:rStyle w:val="hps"/>
          <w:rFonts w:ascii="Times New Roman" w:hAnsi="Times New Roman" w:cs="Times New Roman"/>
          <w:b/>
          <w:bCs/>
          <w:sz w:val="26"/>
          <w:szCs w:val="26"/>
        </w:rPr>
        <w:t>and programming</w:t>
      </w:r>
    </w:p>
    <w:p w:rsidR="002F579F" w:rsidRPr="001F4091" w:rsidRDefault="002F579F" w:rsidP="00C40423">
      <w:pPr>
        <w:spacing w:after="120"/>
        <w:ind w:firstLine="720"/>
        <w:rPr>
          <w:rFonts w:ascii="Times New Roman" w:hAnsi="Times New Roman" w:cs="Times New Roman"/>
          <w:color w:val="000000"/>
          <w:sz w:val="26"/>
          <w:szCs w:val="26"/>
        </w:rPr>
      </w:pPr>
      <w:r w:rsidRPr="001F4091">
        <w:rPr>
          <w:rFonts w:ascii="Times New Roman" w:hAnsi="Times New Roman" w:cs="Times New Roman"/>
          <w:color w:val="000000"/>
          <w:sz w:val="26"/>
          <w:szCs w:val="26"/>
        </w:rPr>
        <w:t xml:space="preserve">Mã học phần:  </w:t>
      </w:r>
      <w:r w:rsidRPr="001626E7">
        <w:rPr>
          <w:rFonts w:ascii="Times New Roman" w:hAnsi="Times New Roman" w:cs="Times New Roman"/>
          <w:b/>
          <w:bCs/>
          <w:color w:val="000000"/>
          <w:sz w:val="26"/>
          <w:szCs w:val="26"/>
        </w:rPr>
        <w:t>CNTT11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19   </w:t>
      </w:r>
      <w:r w:rsidRPr="001F4091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1F4091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1F4091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Số tín chỉ: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02</w:t>
      </w:r>
    </w:p>
    <w:p w:rsidR="002F579F" w:rsidRDefault="002F579F" w:rsidP="00C40423">
      <w:pPr>
        <w:spacing w:after="120"/>
        <w:rPr>
          <w:rFonts w:ascii="Times New Roman" w:hAnsi="Times New Roman" w:cs="Times New Roman"/>
          <w:color w:val="000000"/>
          <w:sz w:val="26"/>
          <w:szCs w:val="26"/>
        </w:rPr>
      </w:pPr>
    </w:p>
    <w:p w:rsidR="002F579F" w:rsidRDefault="002F579F" w:rsidP="00C40423">
      <w:pPr>
        <w:spacing w:after="120"/>
        <w:rPr>
          <w:rFonts w:ascii="Times New Roman" w:hAnsi="Times New Roman" w:cs="Times New Roman"/>
          <w:color w:val="000000"/>
          <w:sz w:val="26"/>
          <w:szCs w:val="26"/>
        </w:rPr>
      </w:pPr>
      <w:r w:rsidRPr="001F4091">
        <w:rPr>
          <w:rFonts w:ascii="Times New Roman" w:hAnsi="Times New Roman" w:cs="Times New Roman"/>
          <w:color w:val="000000"/>
          <w:sz w:val="26"/>
          <w:szCs w:val="26"/>
        </w:rPr>
        <w:t xml:space="preserve">2. </w:t>
      </w:r>
      <w:r w:rsidRPr="00404D1E">
        <w:rPr>
          <w:rFonts w:ascii="Times New Roman" w:hAnsi="Times New Roman" w:cs="Times New Roman"/>
          <w:b/>
          <w:bCs/>
          <w:color w:val="000000"/>
          <w:sz w:val="26"/>
          <w:szCs w:val="26"/>
        </w:rPr>
        <w:t>BỘ MÔN PHỤ TRÁCH GIẢNG DẠY:</w:t>
      </w:r>
      <w:r w:rsidRPr="001F4091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</w:p>
    <w:p w:rsidR="002F579F" w:rsidRPr="001F4091" w:rsidRDefault="002F579F" w:rsidP="00C40423">
      <w:pPr>
        <w:spacing w:after="120"/>
        <w:ind w:left="720"/>
        <w:rPr>
          <w:rFonts w:ascii="Times New Roman" w:hAnsi="Times New Roman" w:cs="Times New Roman"/>
          <w:color w:val="000000"/>
          <w:sz w:val="26"/>
          <w:szCs w:val="26"/>
        </w:rPr>
      </w:pPr>
      <w:r w:rsidRPr="001F4091">
        <w:rPr>
          <w:rFonts w:ascii="Times New Roman" w:hAnsi="Times New Roman" w:cs="Times New Roman"/>
          <w:color w:val="000000"/>
          <w:sz w:val="26"/>
          <w:szCs w:val="26"/>
        </w:rPr>
        <w:t>Bộ môn Công nghệ thông tin</w:t>
      </w:r>
    </w:p>
    <w:p w:rsidR="002F579F" w:rsidRDefault="002F579F" w:rsidP="00C40423">
      <w:pPr>
        <w:spacing w:after="120"/>
        <w:rPr>
          <w:rFonts w:ascii="Times New Roman" w:hAnsi="Times New Roman" w:cs="Times New Roman"/>
          <w:color w:val="000000"/>
          <w:sz w:val="26"/>
          <w:szCs w:val="26"/>
        </w:rPr>
      </w:pPr>
    </w:p>
    <w:p w:rsidR="002F579F" w:rsidRDefault="002F579F" w:rsidP="00C40423">
      <w:pPr>
        <w:spacing w:after="120"/>
        <w:rPr>
          <w:rFonts w:ascii="Times New Roman" w:hAnsi="Times New Roman" w:cs="Times New Roman"/>
          <w:color w:val="000000"/>
          <w:sz w:val="26"/>
          <w:szCs w:val="26"/>
        </w:rPr>
      </w:pPr>
      <w:r w:rsidRPr="001F4091">
        <w:rPr>
          <w:rFonts w:ascii="Times New Roman" w:hAnsi="Times New Roman" w:cs="Times New Roman"/>
          <w:color w:val="000000"/>
          <w:sz w:val="26"/>
          <w:szCs w:val="26"/>
        </w:rPr>
        <w:t xml:space="preserve">3. </w:t>
      </w:r>
      <w:r w:rsidRPr="00404D1E">
        <w:rPr>
          <w:rFonts w:ascii="Times New Roman" w:hAnsi="Times New Roman" w:cs="Times New Roman"/>
          <w:b/>
          <w:bCs/>
          <w:color w:val="000000"/>
          <w:sz w:val="26"/>
          <w:szCs w:val="26"/>
        </w:rPr>
        <w:t>ĐIỀU KIỆN HỌC TRƯỚC:</w:t>
      </w:r>
      <w:r w:rsidRPr="001F4091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</w:p>
    <w:p w:rsidR="002F579F" w:rsidRPr="00B32B8B" w:rsidRDefault="002F579F" w:rsidP="00C40423">
      <w:pPr>
        <w:spacing w:after="120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B32B8B">
        <w:rPr>
          <w:rFonts w:ascii="Times New Roman" w:hAnsi="Times New Roman" w:cs="Times New Roman"/>
          <w:sz w:val="26"/>
          <w:szCs w:val="26"/>
        </w:rPr>
        <w:t>Sinh viên cần được học trước các học phần sau đây để tiếp thu được tốt hơn.</w:t>
      </w:r>
    </w:p>
    <w:p w:rsidR="002F579F" w:rsidRPr="00F41EFF" w:rsidRDefault="002F579F" w:rsidP="00C40423">
      <w:pPr>
        <w:spacing w:after="120"/>
        <w:ind w:firstLine="720"/>
        <w:rPr>
          <w:rFonts w:ascii="Times New Roman" w:hAnsi="Times New Roman" w:cs="Times New Roman"/>
          <w:color w:val="000000"/>
          <w:sz w:val="26"/>
          <w:szCs w:val="26"/>
        </w:rPr>
      </w:pPr>
      <w:r w:rsidRPr="00F41EFF">
        <w:rPr>
          <w:rFonts w:ascii="Times New Roman" w:hAnsi="Times New Roman" w:cs="Times New Roman"/>
          <w:color w:val="000000"/>
          <w:sz w:val="26"/>
          <w:szCs w:val="26"/>
        </w:rPr>
        <w:t>- Hệ quản trị cơ sở dữ liệu</w:t>
      </w:r>
    </w:p>
    <w:p w:rsidR="002F579F" w:rsidRPr="00E304F0" w:rsidRDefault="002F579F" w:rsidP="00C40423">
      <w:pPr>
        <w:spacing w:after="120"/>
        <w:ind w:firstLine="720"/>
        <w:rPr>
          <w:rFonts w:ascii="Times New Roman" w:hAnsi="Times New Roman" w:cs="Times New Roman"/>
          <w:color w:val="000000"/>
          <w:sz w:val="26"/>
          <w:szCs w:val="26"/>
        </w:rPr>
      </w:pPr>
      <w:r w:rsidRPr="00F41EFF">
        <w:rPr>
          <w:rFonts w:ascii="Times New Roman" w:hAnsi="Times New Roman" w:cs="Times New Roman"/>
          <w:color w:val="000000"/>
          <w:sz w:val="26"/>
          <w:szCs w:val="26"/>
        </w:rPr>
        <w:t>- Phân tích và thiết kế hệ thống</w:t>
      </w:r>
    </w:p>
    <w:p w:rsidR="002F579F" w:rsidRDefault="002F579F" w:rsidP="00C40423">
      <w:pPr>
        <w:spacing w:after="120"/>
        <w:rPr>
          <w:rFonts w:ascii="Times New Roman" w:hAnsi="Times New Roman" w:cs="Times New Roman"/>
          <w:color w:val="000000"/>
          <w:sz w:val="26"/>
          <w:szCs w:val="26"/>
        </w:rPr>
      </w:pPr>
    </w:p>
    <w:p w:rsidR="002F579F" w:rsidRPr="001F4091" w:rsidRDefault="002F579F" w:rsidP="00C40423">
      <w:pPr>
        <w:spacing w:after="120"/>
        <w:rPr>
          <w:rFonts w:ascii="Times New Roman" w:hAnsi="Times New Roman" w:cs="Times New Roman"/>
          <w:color w:val="000000"/>
          <w:sz w:val="26"/>
          <w:szCs w:val="26"/>
        </w:rPr>
      </w:pPr>
      <w:r w:rsidRPr="001F4091">
        <w:rPr>
          <w:rFonts w:ascii="Times New Roman" w:hAnsi="Times New Roman" w:cs="Times New Roman"/>
          <w:color w:val="000000"/>
          <w:sz w:val="26"/>
          <w:szCs w:val="26"/>
        </w:rPr>
        <w:t xml:space="preserve">4. </w:t>
      </w:r>
      <w:r w:rsidRPr="00404D1E">
        <w:rPr>
          <w:rFonts w:ascii="Times New Roman" w:hAnsi="Times New Roman" w:cs="Times New Roman"/>
          <w:b/>
          <w:bCs/>
          <w:color w:val="000000"/>
          <w:sz w:val="26"/>
          <w:szCs w:val="26"/>
        </w:rPr>
        <w:t>MÔ TẢ HỌC PHẦN:</w:t>
      </w:r>
    </w:p>
    <w:p w:rsidR="002F579F" w:rsidRPr="00065AE6" w:rsidRDefault="002F579F" w:rsidP="00C40423">
      <w:pPr>
        <w:numPr>
          <w:ilvl w:val="0"/>
          <w:numId w:val="20"/>
        </w:numPr>
        <w:tabs>
          <w:tab w:val="clear" w:pos="1080"/>
        </w:tabs>
        <w:spacing w:after="120"/>
        <w:ind w:left="426" w:hanging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Học phần này  cung cấp cho sinh viên một số khái niệm về Website; một số mô hình kiến trúc Web; cách thức để thiết kế, xây dựng và triển khai một website. Hướng dẫn lập trình để xây dựng một website thương mại điện tử với ngôn ngữ C#.</w:t>
      </w:r>
    </w:p>
    <w:p w:rsidR="002F579F" w:rsidRPr="00E71F43" w:rsidRDefault="002F579F" w:rsidP="00C40423">
      <w:pPr>
        <w:spacing w:after="120"/>
        <w:ind w:firstLine="142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E71F43">
        <w:rPr>
          <w:rFonts w:ascii="Times New Roman" w:hAnsi="Times New Roman" w:cs="Times New Roman"/>
          <w:color w:val="000000"/>
          <w:sz w:val="26"/>
          <w:szCs w:val="26"/>
        </w:rPr>
        <w:t xml:space="preserve">* </w:t>
      </w:r>
      <w:r>
        <w:rPr>
          <w:rFonts w:ascii="Times New Roman" w:hAnsi="Times New Roman" w:cs="Times New Roman"/>
          <w:color w:val="000000"/>
          <w:sz w:val="26"/>
          <w:szCs w:val="26"/>
        </w:rPr>
        <w:t>Nội dung học phần bao gồm</w:t>
      </w:r>
      <w:r w:rsidRPr="00E71F43">
        <w:rPr>
          <w:rFonts w:ascii="Times New Roman" w:hAnsi="Times New Roman" w:cs="Times New Roman"/>
          <w:color w:val="000000"/>
          <w:sz w:val="26"/>
          <w:szCs w:val="26"/>
        </w:rPr>
        <w:t>:</w:t>
      </w:r>
    </w:p>
    <w:p w:rsidR="002F579F" w:rsidRPr="00B01612" w:rsidRDefault="002F579F" w:rsidP="00391CCE">
      <w:pPr>
        <w:numPr>
          <w:ilvl w:val="0"/>
          <w:numId w:val="31"/>
        </w:numPr>
        <w:tabs>
          <w:tab w:val="left" w:pos="8280"/>
        </w:tabs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Một số khái niệm về kiến trúc web, dịch vụ web</w:t>
      </w:r>
    </w:p>
    <w:p w:rsidR="002F579F" w:rsidRPr="00B01612" w:rsidRDefault="002F579F" w:rsidP="00391CCE">
      <w:pPr>
        <w:numPr>
          <w:ilvl w:val="0"/>
          <w:numId w:val="31"/>
        </w:numPr>
        <w:tabs>
          <w:tab w:val="left" w:pos="8280"/>
        </w:tabs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Các bước thiết kế xây dựng và triển khai một website</w:t>
      </w:r>
    </w:p>
    <w:p w:rsidR="002F579F" w:rsidRDefault="002F579F" w:rsidP="00391CCE">
      <w:pPr>
        <w:numPr>
          <w:ilvl w:val="0"/>
          <w:numId w:val="31"/>
        </w:numPr>
        <w:tabs>
          <w:tab w:val="left" w:pos="8280"/>
        </w:tabs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Xây dựng website với ngôn ngữ lập trình C# và các điều khiển trong ASP.NET</w:t>
      </w:r>
    </w:p>
    <w:p w:rsidR="002F579F" w:rsidRPr="0006710A" w:rsidRDefault="002F579F" w:rsidP="00391CCE">
      <w:pPr>
        <w:numPr>
          <w:ilvl w:val="1"/>
          <w:numId w:val="31"/>
        </w:numPr>
        <w:tabs>
          <w:tab w:val="left" w:pos="8280"/>
        </w:tabs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06710A">
        <w:rPr>
          <w:rFonts w:ascii="Times New Roman" w:hAnsi="Times New Roman" w:cs="Times New Roman"/>
          <w:sz w:val="26"/>
          <w:szCs w:val="26"/>
        </w:rPr>
        <w:t>Tổng quan về .Net framework</w:t>
      </w:r>
    </w:p>
    <w:p w:rsidR="002F579F" w:rsidRPr="0006710A" w:rsidRDefault="002F579F" w:rsidP="00391CCE">
      <w:pPr>
        <w:numPr>
          <w:ilvl w:val="1"/>
          <w:numId w:val="31"/>
        </w:numPr>
        <w:tabs>
          <w:tab w:val="left" w:pos="8280"/>
        </w:tabs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06710A">
        <w:rPr>
          <w:rFonts w:ascii="Times New Roman" w:hAnsi="Times New Roman" w:cs="Times New Roman"/>
          <w:sz w:val="26"/>
          <w:szCs w:val="26"/>
        </w:rPr>
        <w:t>Cú pháp lập trình C# căn bản.</w:t>
      </w:r>
    </w:p>
    <w:p w:rsidR="002F579F" w:rsidRPr="0006710A" w:rsidRDefault="002F579F" w:rsidP="00391CCE">
      <w:pPr>
        <w:numPr>
          <w:ilvl w:val="1"/>
          <w:numId w:val="31"/>
        </w:numPr>
        <w:tabs>
          <w:tab w:val="left" w:pos="8280"/>
        </w:tabs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06710A">
        <w:rPr>
          <w:rFonts w:ascii="Times New Roman" w:hAnsi="Times New Roman" w:cs="Times New Roman"/>
          <w:sz w:val="26"/>
          <w:szCs w:val="26"/>
        </w:rPr>
        <w:t>Căn bản về lập trình hướng đối tượng sử dụng ngôn ngữ C#</w:t>
      </w:r>
    </w:p>
    <w:p w:rsidR="002F579F" w:rsidRPr="0006710A" w:rsidRDefault="002F579F" w:rsidP="00391CCE">
      <w:pPr>
        <w:numPr>
          <w:ilvl w:val="1"/>
          <w:numId w:val="31"/>
        </w:numPr>
        <w:tabs>
          <w:tab w:val="left" w:pos="8280"/>
        </w:tabs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06710A">
        <w:rPr>
          <w:rFonts w:ascii="Times New Roman" w:hAnsi="Times New Roman" w:cs="Times New Roman"/>
          <w:sz w:val="26"/>
          <w:szCs w:val="26"/>
        </w:rPr>
        <w:t>Kết nối với Hệ quản trị cơ sở dữ liệu sử dụng C#</w:t>
      </w:r>
    </w:p>
    <w:p w:rsidR="002F579F" w:rsidRPr="0006710A" w:rsidRDefault="002F579F" w:rsidP="00391CCE">
      <w:pPr>
        <w:numPr>
          <w:ilvl w:val="1"/>
          <w:numId w:val="31"/>
        </w:numPr>
        <w:tabs>
          <w:tab w:val="left" w:pos="8280"/>
        </w:tabs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06710A">
        <w:rPr>
          <w:rFonts w:ascii="Times New Roman" w:hAnsi="Times New Roman" w:cs="Times New Roman"/>
          <w:sz w:val="26"/>
          <w:szCs w:val="26"/>
        </w:rPr>
        <w:t>Làm việc với các control ASP.NET căn bản.</w:t>
      </w:r>
    </w:p>
    <w:p w:rsidR="002F579F" w:rsidRPr="0006710A" w:rsidRDefault="002F579F" w:rsidP="00391CCE">
      <w:pPr>
        <w:numPr>
          <w:ilvl w:val="1"/>
          <w:numId w:val="31"/>
        </w:numPr>
        <w:tabs>
          <w:tab w:val="left" w:pos="8280"/>
        </w:tabs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06710A">
        <w:rPr>
          <w:rFonts w:ascii="Times New Roman" w:hAnsi="Times New Roman" w:cs="Times New Roman"/>
          <w:sz w:val="26"/>
          <w:szCs w:val="26"/>
        </w:rPr>
        <w:t>Làm việc với các Validation Control.</w:t>
      </w:r>
    </w:p>
    <w:p w:rsidR="002F579F" w:rsidRPr="0006710A" w:rsidRDefault="002F579F" w:rsidP="00391CCE">
      <w:pPr>
        <w:numPr>
          <w:ilvl w:val="1"/>
          <w:numId w:val="31"/>
        </w:numPr>
        <w:tabs>
          <w:tab w:val="left" w:pos="8280"/>
        </w:tabs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06710A">
        <w:rPr>
          <w:rFonts w:ascii="Times New Roman" w:hAnsi="Times New Roman" w:cs="Times New Roman"/>
          <w:sz w:val="26"/>
          <w:szCs w:val="26"/>
        </w:rPr>
        <w:t>Làm việc với các Data Contrrol</w:t>
      </w:r>
    </w:p>
    <w:p w:rsidR="002F579F" w:rsidRPr="002A35AF" w:rsidRDefault="002F579F" w:rsidP="00391CCE">
      <w:pPr>
        <w:numPr>
          <w:ilvl w:val="1"/>
          <w:numId w:val="31"/>
        </w:numPr>
        <w:tabs>
          <w:tab w:val="left" w:pos="8280"/>
        </w:tabs>
        <w:spacing w:after="120"/>
        <w:jc w:val="both"/>
        <w:rPr>
          <w:rFonts w:ascii="Times New Roman" w:hAnsi="Times New Roman" w:cs="Times New Roman"/>
          <w:sz w:val="26"/>
          <w:szCs w:val="26"/>
          <w:lang w:val="fr-FR"/>
        </w:rPr>
      </w:pPr>
      <w:r w:rsidRPr="002A35AF">
        <w:rPr>
          <w:rFonts w:ascii="Times New Roman" w:hAnsi="Times New Roman" w:cs="Times New Roman"/>
          <w:sz w:val="26"/>
          <w:szCs w:val="26"/>
          <w:lang w:val="fr-FR"/>
        </w:rPr>
        <w:t>Làm việc với Master Page và User Control.</w:t>
      </w:r>
    </w:p>
    <w:p w:rsidR="002F579F" w:rsidRPr="002A35AF" w:rsidRDefault="002F579F" w:rsidP="00391CCE">
      <w:pPr>
        <w:pStyle w:val="ListParagraph"/>
        <w:spacing w:after="120"/>
        <w:ind w:left="0"/>
        <w:jc w:val="both"/>
        <w:rPr>
          <w:rFonts w:ascii="Times New Roman" w:hAnsi="Times New Roman" w:cs="Times New Roman"/>
          <w:sz w:val="26"/>
          <w:szCs w:val="26"/>
          <w:lang w:val="fr-FR"/>
        </w:rPr>
      </w:pPr>
    </w:p>
    <w:p w:rsidR="002F579F" w:rsidRPr="001F4091" w:rsidRDefault="002F579F" w:rsidP="00C40423">
      <w:pPr>
        <w:spacing w:after="120"/>
        <w:rPr>
          <w:rFonts w:ascii="Times New Roman" w:hAnsi="Times New Roman" w:cs="Times New Roman"/>
          <w:color w:val="000000"/>
          <w:sz w:val="26"/>
          <w:szCs w:val="26"/>
        </w:rPr>
      </w:pPr>
      <w:r w:rsidRPr="001F4091">
        <w:rPr>
          <w:rFonts w:ascii="Times New Roman" w:hAnsi="Times New Roman" w:cs="Times New Roman"/>
          <w:color w:val="000000"/>
          <w:sz w:val="26"/>
          <w:szCs w:val="26"/>
        </w:rPr>
        <w:t xml:space="preserve">5. </w:t>
      </w:r>
      <w:r w:rsidRPr="00404D1E">
        <w:rPr>
          <w:rFonts w:ascii="Times New Roman" w:hAnsi="Times New Roman" w:cs="Times New Roman"/>
          <w:b/>
          <w:bCs/>
          <w:color w:val="000000"/>
          <w:sz w:val="26"/>
          <w:szCs w:val="26"/>
        </w:rPr>
        <w:t>MỤC TIÊU HỌC PHẦN:</w:t>
      </w:r>
    </w:p>
    <w:p w:rsidR="002F579F" w:rsidRDefault="002F579F" w:rsidP="00C40423">
      <w:pPr>
        <w:numPr>
          <w:ilvl w:val="0"/>
          <w:numId w:val="23"/>
        </w:numPr>
        <w:spacing w:before="40" w:after="120"/>
        <w:jc w:val="both"/>
        <w:rPr>
          <w:rFonts w:ascii="Times New Roman" w:hAnsi="Times New Roman" w:cs="Times New Roman"/>
          <w:sz w:val="26"/>
          <w:szCs w:val="26"/>
          <w:lang w:val="fr-FR"/>
        </w:rPr>
      </w:pPr>
      <w:r w:rsidRPr="00451C86">
        <w:rPr>
          <w:rFonts w:ascii="Times New Roman" w:hAnsi="Times New Roman" w:cs="Times New Roman"/>
          <w:sz w:val="26"/>
          <w:szCs w:val="26"/>
          <w:lang w:val="fr-FR"/>
        </w:rPr>
        <w:t xml:space="preserve">Về kiến thức: </w:t>
      </w:r>
    </w:p>
    <w:p w:rsidR="002F579F" w:rsidRPr="0010456F" w:rsidRDefault="002F579F" w:rsidP="00C40423">
      <w:pPr>
        <w:spacing w:before="40" w:after="120"/>
        <w:ind w:left="360"/>
        <w:jc w:val="both"/>
        <w:rPr>
          <w:rFonts w:ascii="Times New Roman" w:hAnsi="Times New Roman" w:cs="Times New Roman"/>
          <w:i/>
          <w:iCs/>
          <w:sz w:val="26"/>
          <w:szCs w:val="26"/>
          <w:lang w:val="fr-FR"/>
        </w:rPr>
      </w:pPr>
      <w:r w:rsidRPr="0010456F">
        <w:rPr>
          <w:rFonts w:ascii="Times New Roman" w:hAnsi="Times New Roman" w:cs="Times New Roman"/>
          <w:i/>
          <w:iCs/>
          <w:sz w:val="26"/>
          <w:szCs w:val="26"/>
          <w:lang w:val="fr-FR"/>
        </w:rPr>
        <w:t>Sinh viên sau khi học xong học phần này:</w:t>
      </w:r>
    </w:p>
    <w:p w:rsidR="002F579F" w:rsidRDefault="002F579F" w:rsidP="00C40423">
      <w:pPr>
        <w:numPr>
          <w:ilvl w:val="1"/>
          <w:numId w:val="22"/>
        </w:numPr>
        <w:spacing w:before="40" w:after="120"/>
        <w:jc w:val="both"/>
        <w:rPr>
          <w:rFonts w:ascii="Times New Roman" w:hAnsi="Times New Roman" w:cs="Times New Roman"/>
          <w:sz w:val="26"/>
          <w:szCs w:val="26"/>
          <w:lang w:val="fr-FR"/>
        </w:rPr>
      </w:pPr>
      <w:r>
        <w:rPr>
          <w:rFonts w:ascii="Times New Roman" w:hAnsi="Times New Roman" w:cs="Times New Roman"/>
          <w:sz w:val="26"/>
          <w:szCs w:val="26"/>
          <w:lang w:val="fr-FR"/>
        </w:rPr>
        <w:t xml:space="preserve">Nắm được các khái niệm về Website. </w:t>
      </w:r>
      <w:r w:rsidRPr="002A35AF">
        <w:rPr>
          <w:rFonts w:ascii="Times New Roman" w:hAnsi="Times New Roman" w:cs="Times New Roman"/>
          <w:sz w:val="26"/>
          <w:szCs w:val="26"/>
        </w:rPr>
        <w:t xml:space="preserve">Cách thức một website thực thi. </w:t>
      </w:r>
      <w:r>
        <w:rPr>
          <w:rFonts w:ascii="Times New Roman" w:hAnsi="Times New Roman" w:cs="Times New Roman"/>
          <w:sz w:val="26"/>
          <w:szCs w:val="26"/>
          <w:lang w:val="fr-FR"/>
        </w:rPr>
        <w:t>Các kiến trúc dịch vụ web.</w:t>
      </w:r>
    </w:p>
    <w:p w:rsidR="002F579F" w:rsidRDefault="002F579F" w:rsidP="00C40423">
      <w:pPr>
        <w:numPr>
          <w:ilvl w:val="1"/>
          <w:numId w:val="22"/>
        </w:numPr>
        <w:spacing w:before="40" w:after="120"/>
        <w:jc w:val="both"/>
        <w:rPr>
          <w:rFonts w:ascii="Times New Roman" w:hAnsi="Times New Roman" w:cs="Times New Roman"/>
          <w:sz w:val="26"/>
          <w:szCs w:val="26"/>
          <w:lang w:val="fr-FR"/>
        </w:rPr>
      </w:pPr>
      <w:r>
        <w:rPr>
          <w:rFonts w:ascii="Times New Roman" w:hAnsi="Times New Roman" w:cs="Times New Roman"/>
          <w:sz w:val="26"/>
          <w:szCs w:val="26"/>
          <w:lang w:val="fr-FR"/>
        </w:rPr>
        <w:t>Hiểu được các bước để thiết kế, xây dựng và triển khai một website.</w:t>
      </w:r>
    </w:p>
    <w:p w:rsidR="002F579F" w:rsidRDefault="002F579F" w:rsidP="00C40423">
      <w:pPr>
        <w:numPr>
          <w:ilvl w:val="2"/>
          <w:numId w:val="22"/>
        </w:numPr>
        <w:spacing w:before="40" w:after="120"/>
        <w:jc w:val="both"/>
        <w:rPr>
          <w:rFonts w:ascii="Times New Roman" w:hAnsi="Times New Roman" w:cs="Times New Roman"/>
          <w:sz w:val="26"/>
          <w:szCs w:val="26"/>
          <w:lang w:val="fr-FR"/>
        </w:rPr>
      </w:pPr>
      <w:r>
        <w:rPr>
          <w:rFonts w:ascii="Times New Roman" w:hAnsi="Times New Roman" w:cs="Times New Roman"/>
          <w:sz w:val="26"/>
          <w:szCs w:val="26"/>
          <w:lang w:val="fr-FR"/>
        </w:rPr>
        <w:t>Thiết kế kiến trúc hệ thống</w:t>
      </w:r>
    </w:p>
    <w:p w:rsidR="002F579F" w:rsidRDefault="002F579F" w:rsidP="00C40423">
      <w:pPr>
        <w:numPr>
          <w:ilvl w:val="2"/>
          <w:numId w:val="22"/>
        </w:numPr>
        <w:spacing w:before="40" w:after="120"/>
        <w:jc w:val="both"/>
        <w:rPr>
          <w:rFonts w:ascii="Times New Roman" w:hAnsi="Times New Roman" w:cs="Times New Roman"/>
          <w:sz w:val="26"/>
          <w:szCs w:val="26"/>
          <w:lang w:val="fr-FR"/>
        </w:rPr>
      </w:pPr>
      <w:r>
        <w:rPr>
          <w:rFonts w:ascii="Times New Roman" w:hAnsi="Times New Roman" w:cs="Times New Roman"/>
          <w:sz w:val="26"/>
          <w:szCs w:val="26"/>
          <w:lang w:val="fr-FR"/>
        </w:rPr>
        <w:t>Thiết kế giao diện</w:t>
      </w:r>
    </w:p>
    <w:p w:rsidR="002F579F" w:rsidRDefault="002F579F" w:rsidP="00C40423">
      <w:pPr>
        <w:numPr>
          <w:ilvl w:val="2"/>
          <w:numId w:val="22"/>
        </w:numPr>
        <w:spacing w:before="40" w:after="120"/>
        <w:jc w:val="both"/>
        <w:rPr>
          <w:rFonts w:ascii="Times New Roman" w:hAnsi="Times New Roman" w:cs="Times New Roman"/>
          <w:sz w:val="26"/>
          <w:szCs w:val="26"/>
          <w:lang w:val="fr-FR"/>
        </w:rPr>
      </w:pPr>
      <w:r>
        <w:rPr>
          <w:rFonts w:ascii="Times New Roman" w:hAnsi="Times New Roman" w:cs="Times New Roman"/>
          <w:sz w:val="26"/>
          <w:szCs w:val="26"/>
          <w:lang w:val="fr-FR"/>
        </w:rPr>
        <w:t>Thiết kế cơ sở dữ liệu.</w:t>
      </w:r>
    </w:p>
    <w:p w:rsidR="002F579F" w:rsidRDefault="002F579F" w:rsidP="00C40423">
      <w:pPr>
        <w:numPr>
          <w:ilvl w:val="1"/>
          <w:numId w:val="22"/>
        </w:numPr>
        <w:spacing w:before="40" w:after="120"/>
        <w:jc w:val="both"/>
        <w:rPr>
          <w:rFonts w:ascii="Times New Roman" w:hAnsi="Times New Roman" w:cs="Times New Roman"/>
          <w:sz w:val="26"/>
          <w:szCs w:val="26"/>
          <w:lang w:val="fr-FR"/>
        </w:rPr>
      </w:pPr>
      <w:r>
        <w:rPr>
          <w:rFonts w:ascii="Times New Roman" w:hAnsi="Times New Roman" w:cs="Times New Roman"/>
          <w:sz w:val="26"/>
          <w:szCs w:val="26"/>
          <w:lang w:val="fr-FR"/>
        </w:rPr>
        <w:t>Biết cách làm việc với bộ công cụ Visual Studio với ngôn ngữ C# để xây dựng một website thương mại điện tử/ hệ thống quản lý.</w:t>
      </w:r>
    </w:p>
    <w:p w:rsidR="002F579F" w:rsidRDefault="002F579F" w:rsidP="00C40423">
      <w:pPr>
        <w:numPr>
          <w:ilvl w:val="0"/>
          <w:numId w:val="24"/>
        </w:numPr>
        <w:spacing w:before="40" w:after="120"/>
        <w:jc w:val="both"/>
        <w:rPr>
          <w:rFonts w:ascii="Times New Roman" w:hAnsi="Times New Roman" w:cs="Times New Roman"/>
          <w:sz w:val="26"/>
          <w:szCs w:val="26"/>
          <w:lang w:val="fr-FR"/>
        </w:rPr>
      </w:pPr>
      <w:r>
        <w:rPr>
          <w:rFonts w:ascii="Times New Roman" w:hAnsi="Times New Roman" w:cs="Times New Roman"/>
          <w:sz w:val="26"/>
          <w:szCs w:val="26"/>
          <w:lang w:val="fr-FR"/>
        </w:rPr>
        <w:t>Về k</w:t>
      </w:r>
      <w:r w:rsidRPr="00451C86">
        <w:rPr>
          <w:rFonts w:ascii="Times New Roman" w:hAnsi="Times New Roman" w:cs="Times New Roman"/>
          <w:sz w:val="26"/>
          <w:szCs w:val="26"/>
          <w:lang w:val="fr-FR"/>
        </w:rPr>
        <w:t xml:space="preserve">ỹ năng: </w:t>
      </w:r>
    </w:p>
    <w:p w:rsidR="002F579F" w:rsidRPr="002A35AF" w:rsidRDefault="002F579F" w:rsidP="00C40423">
      <w:pPr>
        <w:spacing w:before="40" w:after="120"/>
        <w:ind w:left="360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2A35AF">
        <w:rPr>
          <w:rFonts w:ascii="Times New Roman" w:hAnsi="Times New Roman" w:cs="Times New Roman"/>
          <w:i/>
          <w:iCs/>
          <w:sz w:val="26"/>
          <w:szCs w:val="26"/>
        </w:rPr>
        <w:t>Trang bị cho sinh viên các kỹ năng:</w:t>
      </w:r>
    </w:p>
    <w:p w:rsidR="002F579F" w:rsidRDefault="002F579F" w:rsidP="00C40423">
      <w:pPr>
        <w:numPr>
          <w:ilvl w:val="1"/>
          <w:numId w:val="22"/>
        </w:numPr>
        <w:spacing w:before="40" w:after="120"/>
        <w:jc w:val="both"/>
        <w:rPr>
          <w:rFonts w:ascii="Times New Roman" w:hAnsi="Times New Roman" w:cs="Times New Roman"/>
          <w:sz w:val="26"/>
          <w:szCs w:val="26"/>
          <w:lang w:val="fr-FR"/>
        </w:rPr>
      </w:pPr>
      <w:r>
        <w:rPr>
          <w:rFonts w:ascii="Times New Roman" w:hAnsi="Times New Roman" w:cs="Times New Roman"/>
          <w:sz w:val="26"/>
          <w:szCs w:val="26"/>
          <w:lang w:val="fr-FR"/>
        </w:rPr>
        <w:t>Kỹ năng lập trình</w:t>
      </w:r>
    </w:p>
    <w:p w:rsidR="002F579F" w:rsidRDefault="002F579F" w:rsidP="00C40423">
      <w:pPr>
        <w:numPr>
          <w:ilvl w:val="1"/>
          <w:numId w:val="22"/>
        </w:numPr>
        <w:spacing w:before="40" w:after="120"/>
        <w:jc w:val="both"/>
        <w:rPr>
          <w:rFonts w:ascii="Times New Roman" w:hAnsi="Times New Roman" w:cs="Times New Roman"/>
          <w:sz w:val="26"/>
          <w:szCs w:val="26"/>
          <w:lang w:val="fr-FR"/>
        </w:rPr>
      </w:pPr>
      <w:r>
        <w:rPr>
          <w:rFonts w:ascii="Times New Roman" w:hAnsi="Times New Roman" w:cs="Times New Roman"/>
          <w:sz w:val="26"/>
          <w:szCs w:val="26"/>
          <w:lang w:val="fr-FR"/>
        </w:rPr>
        <w:t>Kỹ năng thiết kế và triển khai website.</w:t>
      </w:r>
    </w:p>
    <w:p w:rsidR="002F579F" w:rsidRDefault="002F579F" w:rsidP="00C40423">
      <w:pPr>
        <w:numPr>
          <w:ilvl w:val="1"/>
          <w:numId w:val="22"/>
        </w:numPr>
        <w:spacing w:before="40" w:after="120"/>
        <w:jc w:val="both"/>
        <w:rPr>
          <w:rFonts w:ascii="Times New Roman" w:hAnsi="Times New Roman" w:cs="Times New Roman"/>
          <w:sz w:val="26"/>
          <w:szCs w:val="26"/>
          <w:lang w:val="fr-FR"/>
        </w:rPr>
      </w:pPr>
      <w:r>
        <w:rPr>
          <w:rFonts w:ascii="Times New Roman" w:hAnsi="Times New Roman" w:cs="Times New Roman"/>
          <w:sz w:val="26"/>
          <w:szCs w:val="26"/>
          <w:lang w:val="fr-FR"/>
        </w:rPr>
        <w:t>Kỹ năng xây dựng các hệ thống quản lý.</w:t>
      </w:r>
    </w:p>
    <w:p w:rsidR="002F579F" w:rsidRPr="0010456F" w:rsidRDefault="002F579F" w:rsidP="00C40423">
      <w:pPr>
        <w:spacing w:before="40" w:after="120"/>
        <w:ind w:firstLine="720"/>
        <w:jc w:val="both"/>
        <w:rPr>
          <w:rFonts w:ascii="Times New Roman" w:hAnsi="Times New Roman" w:cs="Times New Roman"/>
          <w:i/>
          <w:iCs/>
          <w:sz w:val="26"/>
          <w:szCs w:val="26"/>
          <w:lang w:val="fr-FR"/>
        </w:rPr>
      </w:pPr>
      <w:r w:rsidRPr="0010456F">
        <w:rPr>
          <w:rFonts w:ascii="Times New Roman" w:hAnsi="Times New Roman" w:cs="Times New Roman"/>
          <w:i/>
          <w:iCs/>
          <w:sz w:val="26"/>
          <w:szCs w:val="26"/>
          <w:lang w:val="fr-FR"/>
        </w:rPr>
        <w:t xml:space="preserve">Góp phần rèn luyện cho sinh viên </w:t>
      </w:r>
    </w:p>
    <w:p w:rsidR="002F579F" w:rsidRPr="00F40DAF" w:rsidRDefault="002F579F" w:rsidP="00C40423">
      <w:pPr>
        <w:numPr>
          <w:ilvl w:val="0"/>
          <w:numId w:val="20"/>
        </w:numPr>
        <w:spacing w:after="120"/>
        <w:jc w:val="both"/>
        <w:rPr>
          <w:rFonts w:ascii="Times New Roman" w:hAnsi="Times New Roman" w:cs="Times New Roman"/>
          <w:sz w:val="26"/>
          <w:szCs w:val="26"/>
          <w:lang w:val="fr-FR"/>
        </w:rPr>
      </w:pPr>
      <w:r w:rsidRPr="00F40DAF">
        <w:rPr>
          <w:rFonts w:ascii="Times New Roman" w:hAnsi="Times New Roman" w:cs="Times New Roman"/>
          <w:sz w:val="26"/>
          <w:szCs w:val="26"/>
          <w:lang w:val="fr-FR"/>
        </w:rPr>
        <w:t>Tích cực nâng cao trình độ nhận thức về thực hiện dự án công nghệ thông tin với vai trò là người quản lý</w:t>
      </w:r>
    </w:p>
    <w:p w:rsidR="002F579F" w:rsidRDefault="002F579F" w:rsidP="00C40423">
      <w:pPr>
        <w:spacing w:after="120"/>
        <w:rPr>
          <w:rFonts w:ascii="Times New Roman" w:hAnsi="Times New Roman" w:cs="Times New Roman"/>
          <w:color w:val="000000"/>
          <w:sz w:val="26"/>
          <w:szCs w:val="26"/>
          <w:lang w:val="fr-FR"/>
        </w:rPr>
      </w:pPr>
    </w:p>
    <w:p w:rsidR="002F579F" w:rsidRDefault="002F579F" w:rsidP="00C40423">
      <w:pPr>
        <w:spacing w:after="120"/>
        <w:rPr>
          <w:rFonts w:ascii="Times New Roman" w:hAnsi="Times New Roman" w:cs="Times New Roman"/>
          <w:color w:val="000000"/>
          <w:sz w:val="26"/>
          <w:szCs w:val="26"/>
          <w:lang w:val="fr-FR"/>
        </w:rPr>
      </w:pPr>
    </w:p>
    <w:p w:rsidR="002F579F" w:rsidRDefault="002F579F" w:rsidP="00C40423">
      <w:pPr>
        <w:spacing w:after="120"/>
        <w:rPr>
          <w:rFonts w:ascii="Times New Roman" w:hAnsi="Times New Roman" w:cs="Times New Roman"/>
          <w:color w:val="000000"/>
          <w:sz w:val="26"/>
          <w:szCs w:val="26"/>
          <w:lang w:val="fr-FR"/>
        </w:rPr>
      </w:pPr>
    </w:p>
    <w:p w:rsidR="002F579F" w:rsidRDefault="002F579F" w:rsidP="00C40423">
      <w:pPr>
        <w:spacing w:after="120"/>
        <w:rPr>
          <w:rFonts w:ascii="Times New Roman" w:hAnsi="Times New Roman" w:cs="Times New Roman"/>
          <w:color w:val="000000"/>
          <w:sz w:val="26"/>
          <w:szCs w:val="26"/>
          <w:lang w:val="fr-FR"/>
        </w:rPr>
      </w:pPr>
    </w:p>
    <w:p w:rsidR="002F579F" w:rsidRDefault="002F579F" w:rsidP="00C40423">
      <w:pPr>
        <w:spacing w:after="120"/>
        <w:rPr>
          <w:rFonts w:ascii="Times New Roman" w:hAnsi="Times New Roman" w:cs="Times New Roman"/>
          <w:color w:val="000000"/>
          <w:sz w:val="26"/>
          <w:szCs w:val="26"/>
          <w:lang w:val="fr-FR"/>
        </w:rPr>
      </w:pPr>
    </w:p>
    <w:p w:rsidR="002F579F" w:rsidRDefault="002F579F" w:rsidP="00C40423">
      <w:pPr>
        <w:spacing w:after="120"/>
        <w:rPr>
          <w:rFonts w:ascii="Times New Roman" w:hAnsi="Times New Roman" w:cs="Times New Roman"/>
          <w:color w:val="000000"/>
          <w:sz w:val="26"/>
          <w:szCs w:val="26"/>
          <w:lang w:val="fr-FR"/>
        </w:rPr>
      </w:pPr>
    </w:p>
    <w:p w:rsidR="002F579F" w:rsidRPr="002A35AF" w:rsidRDefault="002F579F" w:rsidP="00C40423">
      <w:pPr>
        <w:spacing w:after="120"/>
        <w:rPr>
          <w:rFonts w:ascii="Times New Roman" w:hAnsi="Times New Roman" w:cs="Times New Roman"/>
          <w:color w:val="000000"/>
          <w:sz w:val="26"/>
          <w:szCs w:val="26"/>
          <w:lang w:val="fr-FR"/>
        </w:rPr>
      </w:pPr>
      <w:r w:rsidRPr="002A35AF">
        <w:rPr>
          <w:rFonts w:ascii="Times New Roman" w:hAnsi="Times New Roman" w:cs="Times New Roman"/>
          <w:color w:val="000000"/>
          <w:sz w:val="26"/>
          <w:szCs w:val="26"/>
          <w:lang w:val="fr-FR"/>
        </w:rPr>
        <w:t xml:space="preserve">6. </w:t>
      </w:r>
      <w:r w:rsidRPr="00404D1E">
        <w:rPr>
          <w:rFonts w:ascii="Times New Roman" w:hAnsi="Times New Roman" w:cs="Times New Roman"/>
          <w:b/>
          <w:bCs/>
          <w:color w:val="000000"/>
          <w:sz w:val="26"/>
          <w:szCs w:val="26"/>
          <w:lang w:val="fr-FR"/>
        </w:rPr>
        <w:t>NỘI DUNG HỌC PHẦN:</w:t>
      </w:r>
    </w:p>
    <w:p w:rsidR="002F579F" w:rsidRPr="002A35AF" w:rsidRDefault="002F579F" w:rsidP="00C40423">
      <w:pPr>
        <w:spacing w:after="12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val="fr-FR"/>
        </w:rPr>
      </w:pPr>
      <w:r w:rsidRPr="002A35AF">
        <w:rPr>
          <w:rFonts w:ascii="Times New Roman" w:hAnsi="Times New Roman" w:cs="Times New Roman"/>
          <w:b/>
          <w:bCs/>
          <w:color w:val="000000"/>
          <w:sz w:val="26"/>
          <w:szCs w:val="26"/>
          <w:lang w:val="fr-FR"/>
        </w:rPr>
        <w:t>PHÂN BỐ THỜI GIAN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7"/>
        <w:gridCol w:w="1943"/>
        <w:gridCol w:w="1037"/>
        <w:gridCol w:w="1452"/>
        <w:gridCol w:w="1493"/>
        <w:gridCol w:w="2364"/>
      </w:tblGrid>
      <w:tr w:rsidR="002F579F" w:rsidRPr="001F4091">
        <w:trPr>
          <w:cantSplit/>
        </w:trPr>
        <w:tc>
          <w:tcPr>
            <w:tcW w:w="717" w:type="dxa"/>
            <w:vMerge w:val="restart"/>
            <w:vAlign w:val="center"/>
          </w:tcPr>
          <w:p w:rsidR="002F579F" w:rsidRPr="001F4091" w:rsidRDefault="002F579F" w:rsidP="00C40423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pt-BR"/>
              </w:rPr>
            </w:pPr>
            <w:r w:rsidRPr="001F4091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pt-BR"/>
              </w:rPr>
              <w:t>STT</w:t>
            </w:r>
          </w:p>
        </w:tc>
        <w:tc>
          <w:tcPr>
            <w:tcW w:w="1943" w:type="dxa"/>
            <w:vMerge w:val="restart"/>
            <w:vAlign w:val="center"/>
          </w:tcPr>
          <w:p w:rsidR="002F579F" w:rsidRPr="001F4091" w:rsidRDefault="002F579F" w:rsidP="00C40423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pt-BR"/>
              </w:rPr>
            </w:pPr>
            <w:r w:rsidRPr="001F4091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pt-BR"/>
              </w:rPr>
              <w:t>Nội dung</w:t>
            </w:r>
          </w:p>
        </w:tc>
        <w:tc>
          <w:tcPr>
            <w:tcW w:w="1037" w:type="dxa"/>
            <w:vMerge w:val="restart"/>
            <w:vAlign w:val="center"/>
          </w:tcPr>
          <w:p w:rsidR="002F579F" w:rsidRPr="001F4091" w:rsidRDefault="002F579F" w:rsidP="00C40423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pt-BR"/>
              </w:rPr>
            </w:pPr>
            <w:r w:rsidRPr="001F4091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pt-BR"/>
              </w:rPr>
              <w:t xml:space="preserve">Tổng số </w:t>
            </w:r>
          </w:p>
          <w:p w:rsidR="002F579F" w:rsidRPr="001F4091" w:rsidRDefault="002F579F" w:rsidP="00C40423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pt-BR"/>
              </w:rPr>
            </w:pPr>
            <w:r w:rsidRPr="001F4091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pt-BR"/>
              </w:rPr>
              <w:t xml:space="preserve">tiết </w:t>
            </w:r>
          </w:p>
        </w:tc>
        <w:tc>
          <w:tcPr>
            <w:tcW w:w="2945" w:type="dxa"/>
            <w:gridSpan w:val="2"/>
            <w:vAlign w:val="center"/>
          </w:tcPr>
          <w:p w:rsidR="002F579F" w:rsidRPr="001F4091" w:rsidRDefault="002F579F" w:rsidP="00C40423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pt-BR"/>
              </w:rPr>
            </w:pPr>
            <w:r w:rsidRPr="001F4091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pt-BR"/>
              </w:rPr>
              <w:t>Trong đó</w:t>
            </w:r>
          </w:p>
        </w:tc>
        <w:tc>
          <w:tcPr>
            <w:tcW w:w="2364" w:type="dxa"/>
          </w:tcPr>
          <w:p w:rsidR="002F579F" w:rsidRPr="001F4091" w:rsidRDefault="002F579F" w:rsidP="00C40423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pt-BR"/>
              </w:rPr>
            </w:pPr>
            <w:r w:rsidRPr="001F4091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pt-BR"/>
              </w:rPr>
              <w:t>Ghi chú</w:t>
            </w:r>
          </w:p>
        </w:tc>
      </w:tr>
      <w:tr w:rsidR="002F579F" w:rsidRPr="002A35AF">
        <w:trPr>
          <w:cantSplit/>
        </w:trPr>
        <w:tc>
          <w:tcPr>
            <w:tcW w:w="717" w:type="dxa"/>
            <w:vMerge/>
          </w:tcPr>
          <w:p w:rsidR="002F579F" w:rsidRPr="001F4091" w:rsidRDefault="002F579F" w:rsidP="00C40423">
            <w:pPr>
              <w:spacing w:after="120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pt-BR"/>
              </w:rPr>
            </w:pPr>
          </w:p>
        </w:tc>
        <w:tc>
          <w:tcPr>
            <w:tcW w:w="1943" w:type="dxa"/>
            <w:vMerge/>
          </w:tcPr>
          <w:p w:rsidR="002F579F" w:rsidRPr="001F4091" w:rsidRDefault="002F579F" w:rsidP="00C40423">
            <w:pPr>
              <w:spacing w:after="120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pt-BR"/>
              </w:rPr>
            </w:pPr>
          </w:p>
        </w:tc>
        <w:tc>
          <w:tcPr>
            <w:tcW w:w="1037" w:type="dxa"/>
            <w:vMerge/>
            <w:vAlign w:val="bottom"/>
          </w:tcPr>
          <w:p w:rsidR="002F579F" w:rsidRPr="001F4091" w:rsidRDefault="002F579F" w:rsidP="00C40423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pt-BR"/>
              </w:rPr>
            </w:pPr>
          </w:p>
        </w:tc>
        <w:tc>
          <w:tcPr>
            <w:tcW w:w="1452" w:type="dxa"/>
            <w:vAlign w:val="center"/>
          </w:tcPr>
          <w:p w:rsidR="002F579F" w:rsidRPr="001F4091" w:rsidRDefault="002F579F" w:rsidP="00C40423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pt-BR"/>
              </w:rPr>
            </w:pPr>
            <w:r w:rsidRPr="001F4091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pt-BR"/>
              </w:rPr>
              <w:t>Lý thuyết</w:t>
            </w:r>
          </w:p>
        </w:tc>
        <w:tc>
          <w:tcPr>
            <w:tcW w:w="1493" w:type="dxa"/>
            <w:vAlign w:val="center"/>
          </w:tcPr>
          <w:p w:rsidR="002F579F" w:rsidRPr="001F4091" w:rsidRDefault="002F579F" w:rsidP="00C40423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pt-BR"/>
              </w:rPr>
            </w:pPr>
            <w:r w:rsidRPr="001F4091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pt-BR"/>
              </w:rPr>
              <w:t>Bài tập, thảo luận, kiểm tra</w:t>
            </w:r>
          </w:p>
        </w:tc>
        <w:tc>
          <w:tcPr>
            <w:tcW w:w="2364" w:type="dxa"/>
          </w:tcPr>
          <w:p w:rsidR="002F579F" w:rsidRPr="001F4091" w:rsidRDefault="002F579F" w:rsidP="00C40423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  <w:lang w:val="pt-BR"/>
              </w:rPr>
            </w:pPr>
          </w:p>
        </w:tc>
      </w:tr>
      <w:tr w:rsidR="002F579F" w:rsidRPr="001F4091">
        <w:tc>
          <w:tcPr>
            <w:tcW w:w="717" w:type="dxa"/>
            <w:vAlign w:val="center"/>
          </w:tcPr>
          <w:p w:rsidR="002F579F" w:rsidRPr="001F4091" w:rsidRDefault="002F579F" w:rsidP="00C40423">
            <w:pPr>
              <w:spacing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409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43" w:type="dxa"/>
            <w:vAlign w:val="center"/>
          </w:tcPr>
          <w:p w:rsidR="002F579F" w:rsidRPr="001F4091" w:rsidRDefault="002F579F" w:rsidP="00C40423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Chương I</w:t>
            </w:r>
          </w:p>
        </w:tc>
        <w:tc>
          <w:tcPr>
            <w:tcW w:w="1037" w:type="dxa"/>
            <w:vAlign w:val="center"/>
          </w:tcPr>
          <w:p w:rsidR="002F579F" w:rsidRPr="003F3E64" w:rsidRDefault="002F579F" w:rsidP="00C40423">
            <w:pPr>
              <w:spacing w:after="12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452" w:type="dxa"/>
            <w:vAlign w:val="center"/>
          </w:tcPr>
          <w:p w:rsidR="002F579F" w:rsidRPr="003F3E64" w:rsidRDefault="002F579F" w:rsidP="00C40423">
            <w:pPr>
              <w:spacing w:after="12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493" w:type="dxa"/>
            <w:vAlign w:val="center"/>
          </w:tcPr>
          <w:p w:rsidR="002F579F" w:rsidRPr="003F3E64" w:rsidRDefault="002F579F" w:rsidP="00C40423">
            <w:pPr>
              <w:spacing w:after="12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F3E6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2364" w:type="dxa"/>
            <w:vMerge w:val="restart"/>
            <w:vAlign w:val="center"/>
          </w:tcPr>
          <w:p w:rsidR="002F579F" w:rsidRPr="001F4091" w:rsidRDefault="002F579F" w:rsidP="00C40423">
            <w:pPr>
              <w:spacing w:after="120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Học trong phòng máy</w:t>
            </w:r>
          </w:p>
        </w:tc>
      </w:tr>
      <w:tr w:rsidR="002F579F" w:rsidRPr="001F4091">
        <w:tc>
          <w:tcPr>
            <w:tcW w:w="717" w:type="dxa"/>
            <w:vAlign w:val="center"/>
          </w:tcPr>
          <w:p w:rsidR="002F579F" w:rsidRPr="001F4091" w:rsidRDefault="002F579F" w:rsidP="00C40423">
            <w:pPr>
              <w:spacing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409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943" w:type="dxa"/>
            <w:vAlign w:val="center"/>
          </w:tcPr>
          <w:p w:rsidR="002F579F" w:rsidRPr="001F4091" w:rsidRDefault="002F579F" w:rsidP="00C40423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Chương II</w:t>
            </w:r>
          </w:p>
        </w:tc>
        <w:tc>
          <w:tcPr>
            <w:tcW w:w="1037" w:type="dxa"/>
            <w:vAlign w:val="center"/>
          </w:tcPr>
          <w:p w:rsidR="002F579F" w:rsidRPr="003F3E64" w:rsidRDefault="002F579F" w:rsidP="00C40423">
            <w:pPr>
              <w:spacing w:after="12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1452" w:type="dxa"/>
            <w:vAlign w:val="center"/>
          </w:tcPr>
          <w:p w:rsidR="002F579F" w:rsidRPr="003F3E64" w:rsidRDefault="002F579F" w:rsidP="00C40423">
            <w:pPr>
              <w:spacing w:after="12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1493" w:type="dxa"/>
            <w:vAlign w:val="center"/>
          </w:tcPr>
          <w:p w:rsidR="002F579F" w:rsidRPr="003F3E64" w:rsidRDefault="002F579F" w:rsidP="00C40423">
            <w:pPr>
              <w:spacing w:after="12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2364" w:type="dxa"/>
            <w:vMerge/>
            <w:vAlign w:val="center"/>
          </w:tcPr>
          <w:p w:rsidR="002F579F" w:rsidRPr="001F4091" w:rsidRDefault="002F579F" w:rsidP="00C40423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2F579F" w:rsidRPr="001F4091">
        <w:tc>
          <w:tcPr>
            <w:tcW w:w="717" w:type="dxa"/>
            <w:vAlign w:val="center"/>
          </w:tcPr>
          <w:p w:rsidR="002F579F" w:rsidRPr="001F4091" w:rsidRDefault="002F579F" w:rsidP="00C40423">
            <w:pPr>
              <w:spacing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409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943" w:type="dxa"/>
            <w:vAlign w:val="center"/>
          </w:tcPr>
          <w:p w:rsidR="002F579F" w:rsidRPr="001F4091" w:rsidRDefault="002F579F" w:rsidP="00C40423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Chương III</w:t>
            </w:r>
          </w:p>
        </w:tc>
        <w:tc>
          <w:tcPr>
            <w:tcW w:w="1037" w:type="dxa"/>
            <w:vAlign w:val="center"/>
          </w:tcPr>
          <w:p w:rsidR="002F579F" w:rsidRPr="003F3E64" w:rsidRDefault="002F579F" w:rsidP="00C40423">
            <w:pPr>
              <w:spacing w:after="12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</w:t>
            </w:r>
          </w:p>
        </w:tc>
        <w:tc>
          <w:tcPr>
            <w:tcW w:w="1452" w:type="dxa"/>
            <w:vAlign w:val="center"/>
          </w:tcPr>
          <w:p w:rsidR="002F579F" w:rsidRPr="003F3E64" w:rsidRDefault="002F579F" w:rsidP="00C40423">
            <w:pPr>
              <w:spacing w:after="12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1493" w:type="dxa"/>
            <w:vAlign w:val="center"/>
          </w:tcPr>
          <w:p w:rsidR="002F579F" w:rsidRPr="003F3E64" w:rsidRDefault="002F579F" w:rsidP="00C40423">
            <w:pPr>
              <w:spacing w:after="12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2364" w:type="dxa"/>
            <w:vMerge/>
            <w:vAlign w:val="center"/>
          </w:tcPr>
          <w:p w:rsidR="002F579F" w:rsidRPr="001F4091" w:rsidRDefault="002F579F" w:rsidP="00C40423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2F579F" w:rsidRPr="001F4091">
        <w:tc>
          <w:tcPr>
            <w:tcW w:w="717" w:type="dxa"/>
            <w:vAlign w:val="center"/>
          </w:tcPr>
          <w:p w:rsidR="002F579F" w:rsidRPr="001F4091" w:rsidRDefault="002F579F" w:rsidP="00C40423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943" w:type="dxa"/>
            <w:vAlign w:val="center"/>
          </w:tcPr>
          <w:p w:rsidR="002F579F" w:rsidRPr="001F4091" w:rsidRDefault="002F579F" w:rsidP="00C40423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F409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Cộng</w:t>
            </w:r>
          </w:p>
        </w:tc>
        <w:tc>
          <w:tcPr>
            <w:tcW w:w="1037" w:type="dxa"/>
            <w:vAlign w:val="center"/>
          </w:tcPr>
          <w:p w:rsidR="002F579F" w:rsidRPr="003F3E64" w:rsidRDefault="002F579F" w:rsidP="00C40423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3F3E64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30</w:t>
            </w:r>
          </w:p>
        </w:tc>
        <w:tc>
          <w:tcPr>
            <w:tcW w:w="1452" w:type="dxa"/>
            <w:vAlign w:val="center"/>
          </w:tcPr>
          <w:p w:rsidR="002F579F" w:rsidRPr="003F3E64" w:rsidRDefault="002F579F" w:rsidP="00C40423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15</w:t>
            </w:r>
          </w:p>
        </w:tc>
        <w:tc>
          <w:tcPr>
            <w:tcW w:w="1493" w:type="dxa"/>
            <w:vAlign w:val="center"/>
          </w:tcPr>
          <w:p w:rsidR="002F579F" w:rsidRPr="003F3E64" w:rsidRDefault="002F579F" w:rsidP="00C40423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3F3E64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5</w:t>
            </w:r>
          </w:p>
        </w:tc>
        <w:tc>
          <w:tcPr>
            <w:tcW w:w="2364" w:type="dxa"/>
            <w:vAlign w:val="center"/>
          </w:tcPr>
          <w:p w:rsidR="002F579F" w:rsidRPr="001F4091" w:rsidRDefault="002F579F" w:rsidP="00C40423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</w:tbl>
    <w:p w:rsidR="002F579F" w:rsidRDefault="002F579F" w:rsidP="00C40423">
      <w:pPr>
        <w:spacing w:after="12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2F579F" w:rsidRDefault="002F579F" w:rsidP="00C40423">
      <w:pPr>
        <w:spacing w:after="12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2F579F" w:rsidRPr="001F4091" w:rsidRDefault="002F579F" w:rsidP="00C40423">
      <w:pPr>
        <w:spacing w:after="12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F92D58">
        <w:rPr>
          <w:rFonts w:ascii="Times New Roman" w:hAnsi="Times New Roman" w:cs="Times New Roman"/>
          <w:b/>
          <w:bCs/>
          <w:sz w:val="26"/>
          <w:szCs w:val="26"/>
        </w:rPr>
        <w:t xml:space="preserve">CHƯƠNG I - </w:t>
      </w:r>
      <w:r w:rsidRPr="00EF611D">
        <w:rPr>
          <w:rStyle w:val="PlaceholderText"/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TỔNG QUAN </w:t>
      </w:r>
      <w:r>
        <w:rPr>
          <w:rStyle w:val="PlaceholderText"/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WEBSITE </w:t>
      </w:r>
    </w:p>
    <w:p w:rsidR="002F579F" w:rsidRDefault="002F579F" w:rsidP="00C40423">
      <w:pPr>
        <w:spacing w:after="120"/>
        <w:ind w:firstLine="360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bookmarkStart w:id="1" w:name="_Toc416164334"/>
      <w:bookmarkStart w:id="2" w:name="_Toc416164470"/>
      <w:r>
        <w:rPr>
          <w:rFonts w:ascii="Times New Roman" w:hAnsi="Times New Roman" w:cs="Times New Roman"/>
          <w:i/>
          <w:iCs/>
          <w:sz w:val="26"/>
          <w:szCs w:val="26"/>
        </w:rPr>
        <w:t>Trình bày tổng quan các khái niệm về web, cách thức một website thực thi, một số kiến trúc dịch vụ web.</w:t>
      </w:r>
    </w:p>
    <w:p w:rsidR="002F579F" w:rsidRDefault="002F579F" w:rsidP="00C40423">
      <w:pPr>
        <w:spacing w:after="120"/>
        <w:ind w:firstLine="360"/>
        <w:jc w:val="both"/>
        <w:rPr>
          <w:rFonts w:ascii="Times New Roman" w:hAnsi="Times New Roman" w:cs="Times New Roman"/>
          <w:i/>
          <w:iCs/>
          <w:sz w:val="26"/>
          <w:szCs w:val="26"/>
        </w:rPr>
      </w:pPr>
    </w:p>
    <w:p w:rsidR="002F579F" w:rsidRPr="002003B6" w:rsidRDefault="002F579F" w:rsidP="00C40423">
      <w:pPr>
        <w:pStyle w:val="ListParagraph"/>
        <w:numPr>
          <w:ilvl w:val="0"/>
          <w:numId w:val="10"/>
        </w:num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Một số khái niệm</w:t>
      </w:r>
    </w:p>
    <w:p w:rsidR="002F579F" w:rsidRPr="002003B6" w:rsidRDefault="002F579F" w:rsidP="00C40423">
      <w:pPr>
        <w:pStyle w:val="ListParagraph"/>
        <w:numPr>
          <w:ilvl w:val="0"/>
          <w:numId w:val="10"/>
        </w:num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Giới thiệu cách thức hoạt động của website </w:t>
      </w:r>
    </w:p>
    <w:p w:rsidR="002F579F" w:rsidRPr="002003B6" w:rsidRDefault="002F579F" w:rsidP="00C40423">
      <w:pPr>
        <w:pStyle w:val="ListParagraph"/>
        <w:numPr>
          <w:ilvl w:val="0"/>
          <w:numId w:val="10"/>
        </w:num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Một số kiến trúc dịch vụ web</w:t>
      </w:r>
    </w:p>
    <w:bookmarkEnd w:id="1"/>
    <w:bookmarkEnd w:id="2"/>
    <w:p w:rsidR="002F579F" w:rsidRDefault="002F579F" w:rsidP="00C40423">
      <w:pPr>
        <w:spacing w:after="120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2F579F" w:rsidRPr="001F4091" w:rsidRDefault="002F579F" w:rsidP="00C40423">
      <w:pPr>
        <w:spacing w:after="12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1F4091">
        <w:rPr>
          <w:rFonts w:ascii="Times New Roman" w:hAnsi="Times New Roman" w:cs="Times New Roman"/>
          <w:b/>
          <w:bCs/>
          <w:sz w:val="26"/>
          <w:szCs w:val="26"/>
        </w:rPr>
        <w:t>Tài liệu tham khả</w:t>
      </w:r>
      <w:r>
        <w:rPr>
          <w:rFonts w:ascii="Times New Roman" w:hAnsi="Times New Roman" w:cs="Times New Roman"/>
          <w:b/>
          <w:bCs/>
          <w:sz w:val="26"/>
          <w:szCs w:val="26"/>
        </w:rPr>
        <w:t>o của chương</w:t>
      </w:r>
      <w:r w:rsidRPr="001F4091">
        <w:rPr>
          <w:rFonts w:ascii="Times New Roman" w:hAnsi="Times New Roman" w:cs="Times New Roman"/>
          <w:b/>
          <w:bCs/>
          <w:sz w:val="26"/>
          <w:szCs w:val="26"/>
        </w:rPr>
        <w:t xml:space="preserve">: </w:t>
      </w:r>
    </w:p>
    <w:p w:rsidR="002F579F" w:rsidRDefault="002F579F" w:rsidP="00C40423">
      <w:pPr>
        <w:spacing w:after="120"/>
        <w:ind w:left="720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[1]. </w:t>
      </w:r>
      <w:r w:rsidRPr="003A3002">
        <w:rPr>
          <w:rFonts w:ascii="Times New Roman" w:hAnsi="Times New Roman" w:cs="Times New Roman"/>
          <w:sz w:val="26"/>
          <w:szCs w:val="26"/>
        </w:rPr>
        <w:t>Randy Connolly</w:t>
      </w:r>
      <w:r>
        <w:rPr>
          <w:rFonts w:ascii="Times New Roman" w:hAnsi="Times New Roman" w:cs="Times New Roman"/>
          <w:sz w:val="26"/>
          <w:szCs w:val="26"/>
        </w:rPr>
        <w:t xml:space="preserve"> (2009) </w:t>
      </w:r>
      <w:r w:rsidRPr="003A3002">
        <w:rPr>
          <w:rFonts w:ascii="Times New Roman" w:hAnsi="Times New Roman" w:cs="Times New Roman"/>
          <w:sz w:val="26"/>
          <w:szCs w:val="26"/>
        </w:rPr>
        <w:t>Core Internet Application Development with ASP.NET 2.0</w:t>
      </w:r>
      <w:r w:rsidRPr="002003B6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iCs/>
          <w:sz w:val="26"/>
          <w:szCs w:val="26"/>
        </w:rPr>
        <w:t>Chapter 1, 2</w:t>
      </w:r>
    </w:p>
    <w:p w:rsidR="002F579F" w:rsidRDefault="002F579F" w:rsidP="00C40423">
      <w:pPr>
        <w:spacing w:after="120"/>
        <w:ind w:left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[2] </w:t>
      </w:r>
      <w:r w:rsidRPr="00B457D2">
        <w:rPr>
          <w:rFonts w:ascii="Times New Roman" w:hAnsi="Times New Roman" w:cs="Times New Roman"/>
          <w:sz w:val="26"/>
          <w:szCs w:val="26"/>
        </w:rPr>
        <w:t>Web 2.0 Architectures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457D2">
        <w:rPr>
          <w:rFonts w:ascii="Times New Roman" w:hAnsi="Times New Roman" w:cs="Times New Roman"/>
          <w:sz w:val="26"/>
          <w:szCs w:val="26"/>
        </w:rPr>
        <w:t>James Governor, Dion Hinchcliffe, Duane Nickul</w:t>
      </w:r>
      <w:r>
        <w:rPr>
          <w:rFonts w:ascii="Times New Roman" w:hAnsi="Times New Roman" w:cs="Times New Roman"/>
          <w:sz w:val="26"/>
          <w:szCs w:val="26"/>
        </w:rPr>
        <w:t xml:space="preserve">, 2009, </w:t>
      </w:r>
      <w:r w:rsidRPr="00B457D2">
        <w:rPr>
          <w:rFonts w:ascii="Times New Roman" w:hAnsi="Times New Roman" w:cs="Times New Roman"/>
          <w:i/>
          <w:iCs/>
          <w:sz w:val="26"/>
          <w:szCs w:val="26"/>
        </w:rPr>
        <w:t>Chapter 1,</w:t>
      </w:r>
      <w:r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Pr="00B457D2">
        <w:rPr>
          <w:rFonts w:ascii="Times New Roman" w:hAnsi="Times New Roman" w:cs="Times New Roman"/>
          <w:i/>
          <w:iCs/>
          <w:sz w:val="26"/>
          <w:szCs w:val="26"/>
        </w:rPr>
        <w:t>2</w:t>
      </w:r>
    </w:p>
    <w:p w:rsidR="002F579F" w:rsidRPr="002003B6" w:rsidRDefault="002F579F" w:rsidP="00C40423">
      <w:pPr>
        <w:spacing w:after="120"/>
        <w:jc w:val="both"/>
        <w:rPr>
          <w:rFonts w:ascii="Times New Roman" w:hAnsi="Times New Roman" w:cs="Times New Roman"/>
          <w:sz w:val="26"/>
          <w:szCs w:val="26"/>
        </w:rPr>
      </w:pPr>
    </w:p>
    <w:p w:rsidR="002F579F" w:rsidRPr="001F4091" w:rsidRDefault="002F579F" w:rsidP="00C40423">
      <w:pPr>
        <w:spacing w:after="12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1F4091">
        <w:rPr>
          <w:rFonts w:ascii="Times New Roman" w:hAnsi="Times New Roman" w:cs="Times New Roman"/>
          <w:b/>
          <w:bCs/>
          <w:sz w:val="26"/>
          <w:szCs w:val="26"/>
        </w:rPr>
        <w:t>CHƯƠNG II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- </w:t>
      </w:r>
      <w:r w:rsidRPr="001F4091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>THIẾT KẾ VÀ TRIỂN KHAI WEBSITE</w:t>
      </w:r>
    </w:p>
    <w:p w:rsidR="002F579F" w:rsidRDefault="002F579F" w:rsidP="00C40423">
      <w:pPr>
        <w:spacing w:after="120"/>
        <w:ind w:firstLine="360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A0546C">
        <w:rPr>
          <w:rFonts w:ascii="Times New Roman" w:hAnsi="Times New Roman" w:cs="Times New Roman"/>
          <w:i/>
          <w:iCs/>
          <w:sz w:val="26"/>
          <w:szCs w:val="26"/>
        </w:rPr>
        <w:t>Chương này</w:t>
      </w:r>
      <w:r>
        <w:rPr>
          <w:rFonts w:ascii="Times New Roman" w:hAnsi="Times New Roman" w:cs="Times New Roman"/>
          <w:i/>
          <w:iCs/>
          <w:sz w:val="26"/>
          <w:szCs w:val="26"/>
        </w:rPr>
        <w:t xml:space="preserve"> giới thiệu </w:t>
      </w:r>
      <w:r w:rsidRPr="00232ACB">
        <w:rPr>
          <w:rFonts w:ascii="Times New Roman" w:hAnsi="Times New Roman" w:cs="Times New Roman"/>
          <w:i/>
          <w:iCs/>
          <w:sz w:val="26"/>
          <w:szCs w:val="26"/>
        </w:rPr>
        <w:t xml:space="preserve">lập các </w:t>
      </w:r>
      <w:r>
        <w:rPr>
          <w:rFonts w:ascii="Times New Roman" w:hAnsi="Times New Roman" w:cs="Times New Roman"/>
          <w:i/>
          <w:iCs/>
          <w:sz w:val="26"/>
          <w:szCs w:val="26"/>
        </w:rPr>
        <w:t>bước để thiết kế website bao gồm thiết kế kiến trúc, thiết kế giao diện, thiết kế cơ sở dư liệu. Giới thiệu các bước để triển khai website.</w:t>
      </w:r>
    </w:p>
    <w:p w:rsidR="002F579F" w:rsidRPr="00F52865" w:rsidRDefault="002F579F" w:rsidP="00C40423">
      <w:pPr>
        <w:pStyle w:val="ListParagraph"/>
        <w:numPr>
          <w:ilvl w:val="0"/>
          <w:numId w:val="11"/>
        </w:num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Thiết kế website</w:t>
      </w:r>
    </w:p>
    <w:p w:rsidR="002F579F" w:rsidRDefault="002F579F" w:rsidP="00C40423">
      <w:pPr>
        <w:pStyle w:val="ListParagraph"/>
        <w:numPr>
          <w:ilvl w:val="1"/>
          <w:numId w:val="11"/>
        </w:num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Thiết kế kiến trúc.</w:t>
      </w:r>
    </w:p>
    <w:p w:rsidR="002F579F" w:rsidRPr="00F52865" w:rsidRDefault="002F579F" w:rsidP="00C40423">
      <w:pPr>
        <w:pStyle w:val="ListParagraph"/>
        <w:numPr>
          <w:ilvl w:val="1"/>
          <w:numId w:val="11"/>
        </w:num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Thiết kế giao diện.</w:t>
      </w:r>
    </w:p>
    <w:p w:rsidR="002F579F" w:rsidRPr="00F52865" w:rsidRDefault="002F579F" w:rsidP="00C40423">
      <w:pPr>
        <w:pStyle w:val="ListParagraph"/>
        <w:numPr>
          <w:ilvl w:val="1"/>
          <w:numId w:val="11"/>
        </w:num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Thiết kế cơ sở dữ liệu.</w:t>
      </w:r>
    </w:p>
    <w:p w:rsidR="002F579F" w:rsidRPr="00F52865" w:rsidRDefault="002F579F" w:rsidP="00C40423">
      <w:pPr>
        <w:pStyle w:val="ListParagraph"/>
        <w:numPr>
          <w:ilvl w:val="0"/>
          <w:numId w:val="11"/>
        </w:num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Triển khai website</w:t>
      </w:r>
    </w:p>
    <w:p w:rsidR="002F579F" w:rsidRPr="00F52865" w:rsidRDefault="002F579F" w:rsidP="00C40423">
      <w:pPr>
        <w:pStyle w:val="ListParagraph"/>
        <w:numPr>
          <w:ilvl w:val="1"/>
          <w:numId w:val="11"/>
        </w:num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Các bước để triển khai website.</w:t>
      </w:r>
    </w:p>
    <w:p w:rsidR="002F579F" w:rsidRPr="00F52865" w:rsidRDefault="002F579F" w:rsidP="00C40423">
      <w:pPr>
        <w:pStyle w:val="ListParagraph"/>
        <w:numPr>
          <w:ilvl w:val="1"/>
          <w:numId w:val="11"/>
        </w:num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Cài đặt và kiểm tra.</w:t>
      </w:r>
    </w:p>
    <w:p w:rsidR="002F579F" w:rsidRPr="001F4091" w:rsidRDefault="002F579F" w:rsidP="00C40423">
      <w:pPr>
        <w:spacing w:after="120"/>
        <w:jc w:val="both"/>
        <w:rPr>
          <w:rFonts w:ascii="Times New Roman" w:hAnsi="Times New Roman" w:cs="Times New Roman"/>
          <w:i/>
          <w:iCs/>
          <w:sz w:val="26"/>
          <w:szCs w:val="26"/>
        </w:rPr>
      </w:pPr>
    </w:p>
    <w:p w:rsidR="002F579F" w:rsidRDefault="002F579F" w:rsidP="00C40423">
      <w:p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1F4091">
        <w:rPr>
          <w:rFonts w:ascii="Times New Roman" w:hAnsi="Times New Roman" w:cs="Times New Roman"/>
          <w:b/>
          <w:bCs/>
          <w:sz w:val="26"/>
          <w:szCs w:val="26"/>
        </w:rPr>
        <w:t>Tài liệu tham khả</w:t>
      </w:r>
      <w:r>
        <w:rPr>
          <w:rFonts w:ascii="Times New Roman" w:hAnsi="Times New Roman" w:cs="Times New Roman"/>
          <w:b/>
          <w:bCs/>
          <w:sz w:val="26"/>
          <w:szCs w:val="26"/>
        </w:rPr>
        <w:t>o của chương</w:t>
      </w:r>
      <w:r w:rsidRPr="00B457D2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2F579F" w:rsidRPr="00B47F53" w:rsidRDefault="002F579F" w:rsidP="00C40423">
      <w:pPr>
        <w:spacing w:after="120"/>
        <w:ind w:left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[1] </w:t>
      </w:r>
      <w:r w:rsidRPr="00B457D2">
        <w:rPr>
          <w:rFonts w:ascii="Times New Roman" w:hAnsi="Times New Roman" w:cs="Times New Roman"/>
          <w:sz w:val="26"/>
          <w:szCs w:val="26"/>
        </w:rPr>
        <w:t>Dion Hinchcliffe, Duane Nickul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Pr="00B457D2">
        <w:rPr>
          <w:rFonts w:ascii="Times New Roman" w:hAnsi="Times New Roman" w:cs="Times New Roman"/>
          <w:sz w:val="26"/>
          <w:szCs w:val="26"/>
        </w:rPr>
        <w:t>James Governor</w:t>
      </w:r>
      <w:r>
        <w:rPr>
          <w:rFonts w:ascii="Times New Roman" w:hAnsi="Times New Roman" w:cs="Times New Roman"/>
          <w:sz w:val="26"/>
          <w:szCs w:val="26"/>
        </w:rPr>
        <w:t xml:space="preserve"> (2009) </w:t>
      </w:r>
      <w:r w:rsidRPr="00B457D2">
        <w:rPr>
          <w:rFonts w:ascii="Times New Roman" w:hAnsi="Times New Roman" w:cs="Times New Roman"/>
          <w:sz w:val="26"/>
          <w:szCs w:val="26"/>
        </w:rPr>
        <w:t>Web 2.0 Architectures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Pr="00B457D2">
        <w:rPr>
          <w:rFonts w:ascii="Times New Roman" w:hAnsi="Times New Roman" w:cs="Times New Roman"/>
          <w:i/>
          <w:iCs/>
          <w:sz w:val="26"/>
          <w:szCs w:val="26"/>
        </w:rPr>
        <w:t>Chapter 2</w:t>
      </w:r>
    </w:p>
    <w:p w:rsidR="002F579F" w:rsidRDefault="002F579F" w:rsidP="00C40423">
      <w:pPr>
        <w:spacing w:after="120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405343">
        <w:rPr>
          <w:rFonts w:ascii="Times New Roman" w:hAnsi="Times New Roman" w:cs="Times New Roman"/>
          <w:sz w:val="26"/>
          <w:szCs w:val="26"/>
        </w:rPr>
        <w:t>[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405343">
        <w:rPr>
          <w:rFonts w:ascii="Times New Roman" w:hAnsi="Times New Roman" w:cs="Times New Roman"/>
          <w:sz w:val="26"/>
          <w:szCs w:val="26"/>
        </w:rPr>
        <w:t>]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457D2">
        <w:rPr>
          <w:rFonts w:ascii="Times New Roman" w:hAnsi="Times New Roman" w:cs="Times New Roman"/>
          <w:sz w:val="26"/>
          <w:szCs w:val="26"/>
        </w:rPr>
        <w:t>Stephen Walther, Kevin Hoffman, Nate Dudek</w:t>
      </w:r>
      <w:r>
        <w:rPr>
          <w:rFonts w:ascii="Times New Roman" w:hAnsi="Times New Roman" w:cs="Times New Roman"/>
          <w:sz w:val="26"/>
          <w:szCs w:val="26"/>
        </w:rPr>
        <w:t xml:space="preserve"> (2011) ASP.NET 4 Unleashed </w:t>
      </w:r>
      <w:r w:rsidRPr="00B457D2">
        <w:rPr>
          <w:rFonts w:ascii="Times New Roman" w:hAnsi="Times New Roman" w:cs="Times New Roman"/>
          <w:sz w:val="26"/>
          <w:szCs w:val="26"/>
        </w:rPr>
        <w:t>ISBN-10: 0-672-33112-8</w:t>
      </w:r>
      <w:r>
        <w:rPr>
          <w:rFonts w:ascii="Times New Roman" w:hAnsi="Times New Roman" w:cs="Times New Roman"/>
          <w:sz w:val="26"/>
          <w:szCs w:val="26"/>
        </w:rPr>
        <w:t>, C</w:t>
      </w:r>
      <w:r w:rsidRPr="00D95CEA">
        <w:rPr>
          <w:rFonts w:ascii="Times New Roman" w:hAnsi="Times New Roman" w:cs="Times New Roman"/>
          <w:i/>
          <w:iCs/>
          <w:sz w:val="26"/>
          <w:szCs w:val="26"/>
        </w:rPr>
        <w:t>hapter 1</w:t>
      </w:r>
    </w:p>
    <w:p w:rsidR="002F579F" w:rsidRPr="00B457D2" w:rsidRDefault="002F579F" w:rsidP="00C40423">
      <w:pPr>
        <w:spacing w:after="120"/>
        <w:ind w:left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[3]. </w:t>
      </w:r>
      <w:r w:rsidRPr="003A3002">
        <w:rPr>
          <w:rFonts w:ascii="Times New Roman" w:hAnsi="Times New Roman" w:cs="Times New Roman"/>
          <w:sz w:val="26"/>
          <w:szCs w:val="26"/>
        </w:rPr>
        <w:t>Randy Connolly</w:t>
      </w:r>
      <w:r>
        <w:rPr>
          <w:rFonts w:ascii="Times New Roman" w:hAnsi="Times New Roman" w:cs="Times New Roman"/>
          <w:sz w:val="26"/>
          <w:szCs w:val="26"/>
        </w:rPr>
        <w:t xml:space="preserve"> (2009) </w:t>
      </w:r>
      <w:r w:rsidRPr="003A3002">
        <w:rPr>
          <w:rFonts w:ascii="Times New Roman" w:hAnsi="Times New Roman" w:cs="Times New Roman"/>
          <w:sz w:val="26"/>
          <w:szCs w:val="26"/>
        </w:rPr>
        <w:t>Core Internet Application Development with ASP.NET 2.0</w:t>
      </w:r>
      <w:r w:rsidRPr="00B457D2">
        <w:rPr>
          <w:rFonts w:ascii="Times New Roman" w:hAnsi="Times New Roman" w:cs="Times New Roman"/>
          <w:sz w:val="26"/>
          <w:szCs w:val="26"/>
        </w:rPr>
        <w:t xml:space="preserve">, </w:t>
      </w:r>
      <w:r w:rsidRPr="00D95CEA">
        <w:rPr>
          <w:rFonts w:ascii="Times New Roman" w:hAnsi="Times New Roman" w:cs="Times New Roman"/>
          <w:i/>
          <w:iCs/>
          <w:sz w:val="26"/>
          <w:szCs w:val="26"/>
        </w:rPr>
        <w:t>Chapter 16</w:t>
      </w:r>
    </w:p>
    <w:p w:rsidR="002F579F" w:rsidRDefault="002F579F" w:rsidP="00C40423">
      <w:pPr>
        <w:spacing w:after="120"/>
        <w:jc w:val="both"/>
        <w:rPr>
          <w:rFonts w:ascii="Times New Roman" w:hAnsi="Times New Roman" w:cs="Times New Roman"/>
          <w:sz w:val="26"/>
          <w:szCs w:val="26"/>
        </w:rPr>
      </w:pPr>
    </w:p>
    <w:p w:rsidR="002F579F" w:rsidRPr="002A35AF" w:rsidRDefault="002F579F" w:rsidP="00C40423">
      <w:pPr>
        <w:spacing w:after="120"/>
        <w:jc w:val="both"/>
        <w:rPr>
          <w:rFonts w:ascii="Times New Roman" w:hAnsi="Times New Roman" w:cs="Times New Roman"/>
          <w:sz w:val="26"/>
          <w:szCs w:val="26"/>
        </w:rPr>
      </w:pPr>
    </w:p>
    <w:p w:rsidR="002F579F" w:rsidRPr="001F4091" w:rsidRDefault="002F579F" w:rsidP="00C40423">
      <w:pPr>
        <w:spacing w:after="12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bookmarkStart w:id="3" w:name="_Toc416164338"/>
      <w:bookmarkStart w:id="4" w:name="_Toc416164474"/>
      <w:r w:rsidRPr="001F4091">
        <w:rPr>
          <w:rFonts w:ascii="Times New Roman" w:hAnsi="Times New Roman" w:cs="Times New Roman"/>
          <w:b/>
          <w:bCs/>
          <w:sz w:val="26"/>
          <w:szCs w:val="26"/>
        </w:rPr>
        <w:t>CHƯƠNG III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-</w:t>
      </w:r>
      <w:r w:rsidRPr="001F4091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bookmarkEnd w:id="3"/>
      <w:bookmarkEnd w:id="4"/>
      <w:r>
        <w:rPr>
          <w:rFonts w:ascii="Times New Roman" w:hAnsi="Times New Roman" w:cs="Times New Roman"/>
          <w:b/>
          <w:bCs/>
          <w:sz w:val="26"/>
          <w:szCs w:val="26"/>
        </w:rPr>
        <w:t>LẬP TRÌNH WEBSITE</w:t>
      </w:r>
    </w:p>
    <w:p w:rsidR="002F579F" w:rsidRPr="00232ACB" w:rsidRDefault="002F579F" w:rsidP="00C40423">
      <w:pPr>
        <w:spacing w:before="40" w:after="120"/>
        <w:ind w:firstLine="36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6"/>
          <w:szCs w:val="26"/>
        </w:rPr>
        <w:t>Chương này hướng dẫn từng phần lập trình và xây dựng website sử dụng bộ công cụ Visual Studio và ngôn ngữ lập trình C#, hệ quản trị cơ sở dữ liệu Sql Server</w:t>
      </w:r>
    </w:p>
    <w:p w:rsidR="002F579F" w:rsidRDefault="002F579F" w:rsidP="00C40423">
      <w:pPr>
        <w:pStyle w:val="ListParagraph"/>
        <w:numPr>
          <w:ilvl w:val="0"/>
          <w:numId w:val="12"/>
        </w:num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Tổng quan về ASP.NET</w:t>
      </w:r>
    </w:p>
    <w:p w:rsidR="002F579F" w:rsidRDefault="002F579F" w:rsidP="00C40423">
      <w:pPr>
        <w:pStyle w:val="ListParagraph"/>
        <w:numPr>
          <w:ilvl w:val="1"/>
          <w:numId w:val="12"/>
        </w:num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Giới thiệu bộ công cụ Visual Studio</w:t>
      </w:r>
    </w:p>
    <w:p w:rsidR="002F579F" w:rsidRDefault="002F579F" w:rsidP="00C40423">
      <w:pPr>
        <w:pStyle w:val="ListParagraph"/>
        <w:numPr>
          <w:ilvl w:val="1"/>
          <w:numId w:val="12"/>
        </w:num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Giới thiệu nền tảng .Net framework</w:t>
      </w:r>
    </w:p>
    <w:p w:rsidR="002F579F" w:rsidRDefault="002F579F" w:rsidP="00C40423">
      <w:pPr>
        <w:pStyle w:val="ListParagraph"/>
        <w:numPr>
          <w:ilvl w:val="1"/>
          <w:numId w:val="12"/>
        </w:num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Giới thiệu trang ASP.NET</w:t>
      </w:r>
    </w:p>
    <w:p w:rsidR="002F579F" w:rsidRDefault="002F579F" w:rsidP="00C40423">
      <w:pPr>
        <w:pStyle w:val="ListParagraph"/>
        <w:numPr>
          <w:ilvl w:val="1"/>
          <w:numId w:val="12"/>
        </w:num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Giới thiệu Control ASP.NET</w:t>
      </w:r>
    </w:p>
    <w:p w:rsidR="002F579F" w:rsidRDefault="002F579F" w:rsidP="00C40423">
      <w:pPr>
        <w:pStyle w:val="ListParagraph"/>
        <w:numPr>
          <w:ilvl w:val="0"/>
          <w:numId w:val="12"/>
        </w:num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Cú pháp lập trình căn bản với C#</w:t>
      </w:r>
    </w:p>
    <w:p w:rsidR="002F579F" w:rsidRDefault="002F579F" w:rsidP="00C40423">
      <w:pPr>
        <w:pStyle w:val="ListParagraph"/>
        <w:numPr>
          <w:ilvl w:val="1"/>
          <w:numId w:val="12"/>
        </w:num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Khai báo biến</w:t>
      </w:r>
    </w:p>
    <w:p w:rsidR="002F579F" w:rsidRDefault="002F579F" w:rsidP="00C40423">
      <w:pPr>
        <w:pStyle w:val="ListParagraph"/>
        <w:numPr>
          <w:ilvl w:val="1"/>
          <w:numId w:val="12"/>
        </w:num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Vào ra dữ liệu.</w:t>
      </w:r>
    </w:p>
    <w:p w:rsidR="002F579F" w:rsidRDefault="002F579F" w:rsidP="00C40423">
      <w:pPr>
        <w:pStyle w:val="ListParagraph"/>
        <w:numPr>
          <w:ilvl w:val="1"/>
          <w:numId w:val="12"/>
        </w:num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Cú pháp lập trình điều khiển</w:t>
      </w:r>
    </w:p>
    <w:p w:rsidR="002F579F" w:rsidRDefault="002F579F" w:rsidP="00C40423">
      <w:pPr>
        <w:pStyle w:val="ListParagraph"/>
        <w:numPr>
          <w:ilvl w:val="1"/>
          <w:numId w:val="12"/>
        </w:num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Cú pháp lập trình lặp</w:t>
      </w:r>
    </w:p>
    <w:p w:rsidR="002F579F" w:rsidRDefault="002F579F" w:rsidP="00C40423">
      <w:pPr>
        <w:pStyle w:val="ListParagraph"/>
        <w:numPr>
          <w:ilvl w:val="0"/>
          <w:numId w:val="12"/>
        </w:num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Căn bản lập trình hướng đối tượng với C#</w:t>
      </w:r>
    </w:p>
    <w:p w:rsidR="002F579F" w:rsidRDefault="002F579F" w:rsidP="00C40423">
      <w:pPr>
        <w:pStyle w:val="ListParagraph"/>
        <w:numPr>
          <w:ilvl w:val="1"/>
          <w:numId w:val="12"/>
        </w:num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Đóng gói</w:t>
      </w:r>
    </w:p>
    <w:p w:rsidR="002F579F" w:rsidRDefault="002F579F" w:rsidP="00C40423">
      <w:pPr>
        <w:pStyle w:val="ListParagraph"/>
        <w:numPr>
          <w:ilvl w:val="1"/>
          <w:numId w:val="12"/>
        </w:num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Kế thừa</w:t>
      </w:r>
    </w:p>
    <w:p w:rsidR="002F579F" w:rsidRDefault="002F579F" w:rsidP="00C40423">
      <w:pPr>
        <w:pStyle w:val="ListParagraph"/>
        <w:numPr>
          <w:ilvl w:val="1"/>
          <w:numId w:val="12"/>
        </w:num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Đa hình</w:t>
      </w:r>
    </w:p>
    <w:p w:rsidR="002F579F" w:rsidRDefault="002F579F" w:rsidP="00C40423">
      <w:pPr>
        <w:pStyle w:val="ListParagraph"/>
        <w:numPr>
          <w:ilvl w:val="1"/>
          <w:numId w:val="12"/>
        </w:num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Trừu tượng.</w:t>
      </w:r>
    </w:p>
    <w:p w:rsidR="002F579F" w:rsidRDefault="002F579F" w:rsidP="00C40423">
      <w:pPr>
        <w:pStyle w:val="ListParagraph"/>
        <w:numPr>
          <w:ilvl w:val="0"/>
          <w:numId w:val="12"/>
        </w:num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Lập trình với các điều khiển ASP.NET cơ bản</w:t>
      </w:r>
    </w:p>
    <w:p w:rsidR="002F579F" w:rsidRDefault="002F579F" w:rsidP="00C40423">
      <w:pPr>
        <w:pStyle w:val="ListParagraph"/>
        <w:numPr>
          <w:ilvl w:val="1"/>
          <w:numId w:val="12"/>
        </w:num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Các điều khiển hiện dữ liệu</w:t>
      </w:r>
    </w:p>
    <w:p w:rsidR="002F579F" w:rsidRDefault="002F579F" w:rsidP="00C40423">
      <w:pPr>
        <w:pStyle w:val="ListParagraph"/>
        <w:numPr>
          <w:ilvl w:val="1"/>
          <w:numId w:val="12"/>
        </w:num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Các điều khiển nhập dữ liệu</w:t>
      </w:r>
    </w:p>
    <w:p w:rsidR="002F579F" w:rsidRDefault="002F579F" w:rsidP="00C40423">
      <w:pPr>
        <w:pStyle w:val="ListParagraph"/>
        <w:numPr>
          <w:ilvl w:val="1"/>
          <w:numId w:val="12"/>
        </w:num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Các điều khiển hiển thị hình ảnh</w:t>
      </w:r>
    </w:p>
    <w:p w:rsidR="002F579F" w:rsidRDefault="002F579F" w:rsidP="00C40423">
      <w:pPr>
        <w:pStyle w:val="ListParagraph"/>
        <w:numPr>
          <w:ilvl w:val="1"/>
          <w:numId w:val="12"/>
        </w:num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Các điều khiển panel</w:t>
      </w:r>
    </w:p>
    <w:p w:rsidR="002F579F" w:rsidRPr="002A35AF" w:rsidRDefault="002F579F" w:rsidP="00C40423">
      <w:pPr>
        <w:pStyle w:val="ListParagraph"/>
        <w:numPr>
          <w:ilvl w:val="1"/>
          <w:numId w:val="12"/>
        </w:numPr>
        <w:spacing w:after="120"/>
        <w:rPr>
          <w:rFonts w:ascii="Times New Roman" w:hAnsi="Times New Roman" w:cs="Times New Roman"/>
          <w:sz w:val="26"/>
          <w:szCs w:val="26"/>
          <w:lang w:val="fr-FR"/>
        </w:rPr>
      </w:pPr>
      <w:r w:rsidRPr="002A35AF">
        <w:rPr>
          <w:rFonts w:ascii="Times New Roman" w:hAnsi="Times New Roman" w:cs="Times New Roman"/>
          <w:sz w:val="26"/>
          <w:szCs w:val="26"/>
          <w:lang w:val="fr-FR"/>
        </w:rPr>
        <w:t>Các điều khiển Validation dữ liệu.</w:t>
      </w:r>
    </w:p>
    <w:p w:rsidR="002F579F" w:rsidRDefault="002F579F" w:rsidP="00C40423">
      <w:pPr>
        <w:pStyle w:val="ListParagraph"/>
        <w:numPr>
          <w:ilvl w:val="1"/>
          <w:numId w:val="12"/>
        </w:num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Các điều khiển Site Navigation</w:t>
      </w:r>
    </w:p>
    <w:p w:rsidR="002F579F" w:rsidRDefault="002F579F" w:rsidP="00C40423">
      <w:pPr>
        <w:pStyle w:val="ListParagraph"/>
        <w:numPr>
          <w:ilvl w:val="0"/>
          <w:numId w:val="12"/>
        </w:num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Lập trình kết nối cơ sở dữ liệu</w:t>
      </w:r>
    </w:p>
    <w:p w:rsidR="002F579F" w:rsidRDefault="002F579F" w:rsidP="00C40423">
      <w:pPr>
        <w:pStyle w:val="ListParagraph"/>
        <w:numPr>
          <w:ilvl w:val="1"/>
          <w:numId w:val="12"/>
        </w:num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Kiến trúc ADO.NET</w:t>
      </w:r>
    </w:p>
    <w:p w:rsidR="002F579F" w:rsidRDefault="002F579F" w:rsidP="00C40423">
      <w:pPr>
        <w:pStyle w:val="ListParagraph"/>
        <w:numPr>
          <w:ilvl w:val="1"/>
          <w:numId w:val="12"/>
        </w:num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Làm việc với từng thành phần trong ADO.NET</w:t>
      </w:r>
    </w:p>
    <w:p w:rsidR="002F579F" w:rsidRDefault="002F579F" w:rsidP="00C40423">
      <w:pPr>
        <w:pStyle w:val="ListParagraph"/>
        <w:numPr>
          <w:ilvl w:val="0"/>
          <w:numId w:val="12"/>
        </w:num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Lập trình với các control điều khiển danh sách</w:t>
      </w:r>
    </w:p>
    <w:p w:rsidR="002F579F" w:rsidRPr="00423506" w:rsidRDefault="002F579F" w:rsidP="00C40423">
      <w:pPr>
        <w:pStyle w:val="ListParagraph"/>
        <w:numPr>
          <w:ilvl w:val="1"/>
          <w:numId w:val="12"/>
        </w:num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Điều khiển </w:t>
      </w:r>
      <w:r w:rsidRPr="00423506">
        <w:rPr>
          <w:rFonts w:ascii="Times New Roman" w:hAnsi="Times New Roman" w:cs="Times New Roman"/>
          <w:sz w:val="26"/>
          <w:szCs w:val="26"/>
        </w:rPr>
        <w:t>DropDownList</w:t>
      </w:r>
    </w:p>
    <w:p w:rsidR="002F579F" w:rsidRPr="00423506" w:rsidRDefault="002F579F" w:rsidP="00C40423">
      <w:pPr>
        <w:pStyle w:val="ListParagraph"/>
        <w:numPr>
          <w:ilvl w:val="1"/>
          <w:numId w:val="12"/>
        </w:num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Điều khiển </w:t>
      </w:r>
      <w:r w:rsidRPr="00423506">
        <w:rPr>
          <w:rFonts w:ascii="Times New Roman" w:hAnsi="Times New Roman" w:cs="Times New Roman"/>
          <w:sz w:val="26"/>
          <w:szCs w:val="26"/>
        </w:rPr>
        <w:t>RadioButtonList</w:t>
      </w:r>
    </w:p>
    <w:p w:rsidR="002F579F" w:rsidRPr="00423506" w:rsidRDefault="002F579F" w:rsidP="00C40423">
      <w:pPr>
        <w:pStyle w:val="ListParagraph"/>
        <w:numPr>
          <w:ilvl w:val="1"/>
          <w:numId w:val="12"/>
        </w:num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Điều khiển ListBox</w:t>
      </w:r>
    </w:p>
    <w:p w:rsidR="002F579F" w:rsidRPr="00423506" w:rsidRDefault="002F579F" w:rsidP="00C40423">
      <w:pPr>
        <w:pStyle w:val="ListParagraph"/>
        <w:numPr>
          <w:ilvl w:val="1"/>
          <w:numId w:val="12"/>
        </w:num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Điều khiển </w:t>
      </w:r>
      <w:r w:rsidRPr="00423506">
        <w:rPr>
          <w:rFonts w:ascii="Times New Roman" w:hAnsi="Times New Roman" w:cs="Times New Roman"/>
          <w:sz w:val="26"/>
          <w:szCs w:val="26"/>
        </w:rPr>
        <w:t>CheckBoxList</w:t>
      </w:r>
    </w:p>
    <w:p w:rsidR="002F579F" w:rsidRPr="00423506" w:rsidRDefault="002F579F" w:rsidP="00C40423">
      <w:pPr>
        <w:pStyle w:val="ListParagraph"/>
        <w:numPr>
          <w:ilvl w:val="1"/>
          <w:numId w:val="12"/>
        </w:num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Điều khiển </w:t>
      </w:r>
      <w:r w:rsidRPr="00423506">
        <w:rPr>
          <w:rFonts w:ascii="Times New Roman" w:hAnsi="Times New Roman" w:cs="Times New Roman"/>
          <w:sz w:val="26"/>
          <w:szCs w:val="26"/>
        </w:rPr>
        <w:t>BulletedList Control</w:t>
      </w:r>
    </w:p>
    <w:p w:rsidR="002F579F" w:rsidRDefault="002F579F" w:rsidP="00C40423">
      <w:pPr>
        <w:pStyle w:val="ListParagraph"/>
        <w:numPr>
          <w:ilvl w:val="1"/>
          <w:numId w:val="12"/>
        </w:num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Điều khiển DataView</w:t>
      </w:r>
    </w:p>
    <w:p w:rsidR="002F579F" w:rsidRDefault="002F579F" w:rsidP="00C40423">
      <w:pPr>
        <w:pStyle w:val="ListParagraph"/>
        <w:numPr>
          <w:ilvl w:val="1"/>
          <w:numId w:val="12"/>
        </w:num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Điều khiển DataList</w:t>
      </w:r>
    </w:p>
    <w:p w:rsidR="002F579F" w:rsidRDefault="002F579F" w:rsidP="00C40423">
      <w:pPr>
        <w:pStyle w:val="ListParagraph"/>
        <w:numPr>
          <w:ilvl w:val="1"/>
          <w:numId w:val="12"/>
        </w:num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Điều khiển Repeater</w:t>
      </w:r>
    </w:p>
    <w:p w:rsidR="002F579F" w:rsidRDefault="002F579F" w:rsidP="00C40423">
      <w:pPr>
        <w:pStyle w:val="ListParagraph"/>
        <w:numPr>
          <w:ilvl w:val="0"/>
          <w:numId w:val="12"/>
        </w:num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Thiết kế website </w:t>
      </w:r>
    </w:p>
    <w:p w:rsidR="002F579F" w:rsidRDefault="002F579F" w:rsidP="00C40423">
      <w:pPr>
        <w:pStyle w:val="ListParagraph"/>
        <w:numPr>
          <w:ilvl w:val="1"/>
          <w:numId w:val="12"/>
        </w:num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Tạo website với Master Page</w:t>
      </w:r>
    </w:p>
    <w:p w:rsidR="002F579F" w:rsidRDefault="002F579F" w:rsidP="00C40423">
      <w:pPr>
        <w:pStyle w:val="ListParagraph"/>
        <w:numPr>
          <w:ilvl w:val="1"/>
          <w:numId w:val="12"/>
        </w:num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Xây dựng website với Themes</w:t>
      </w:r>
    </w:p>
    <w:p w:rsidR="002F579F" w:rsidRDefault="002F579F" w:rsidP="00C40423">
      <w:pPr>
        <w:spacing w:after="12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1F4091">
        <w:rPr>
          <w:rFonts w:ascii="Times New Roman" w:hAnsi="Times New Roman" w:cs="Times New Roman"/>
          <w:b/>
          <w:bCs/>
          <w:sz w:val="26"/>
          <w:szCs w:val="26"/>
        </w:rPr>
        <w:t>Tài liệu tham khả</w:t>
      </w:r>
      <w:r>
        <w:rPr>
          <w:rFonts w:ascii="Times New Roman" w:hAnsi="Times New Roman" w:cs="Times New Roman"/>
          <w:b/>
          <w:bCs/>
          <w:sz w:val="26"/>
          <w:szCs w:val="26"/>
        </w:rPr>
        <w:t>o của chương</w:t>
      </w:r>
      <w:r w:rsidRPr="001F4091">
        <w:rPr>
          <w:rFonts w:ascii="Times New Roman" w:hAnsi="Times New Roman" w:cs="Times New Roman"/>
          <w:b/>
          <w:bCs/>
          <w:sz w:val="26"/>
          <w:szCs w:val="26"/>
        </w:rPr>
        <w:t xml:space="preserve">: </w:t>
      </w:r>
    </w:p>
    <w:p w:rsidR="002F579F" w:rsidRDefault="002F579F" w:rsidP="00C40423">
      <w:p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405343">
        <w:rPr>
          <w:rFonts w:ascii="Times New Roman" w:hAnsi="Times New Roman" w:cs="Times New Roman"/>
          <w:sz w:val="26"/>
          <w:szCs w:val="26"/>
        </w:rPr>
        <w:t>[</w:t>
      </w:r>
      <w:r>
        <w:rPr>
          <w:rFonts w:ascii="Times New Roman" w:hAnsi="Times New Roman" w:cs="Times New Roman"/>
          <w:sz w:val="26"/>
          <w:szCs w:val="26"/>
        </w:rPr>
        <w:t>1</w:t>
      </w:r>
      <w:r w:rsidRPr="00405343">
        <w:rPr>
          <w:rFonts w:ascii="Times New Roman" w:hAnsi="Times New Roman" w:cs="Times New Roman"/>
          <w:sz w:val="26"/>
          <w:szCs w:val="26"/>
        </w:rPr>
        <w:t>]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457D2">
        <w:rPr>
          <w:rFonts w:ascii="Times New Roman" w:hAnsi="Times New Roman" w:cs="Times New Roman"/>
          <w:sz w:val="26"/>
          <w:szCs w:val="26"/>
        </w:rPr>
        <w:t>Stephen Walther, Kevin Hoffman, Nate Dudek</w:t>
      </w:r>
      <w:r>
        <w:rPr>
          <w:rFonts w:ascii="Times New Roman" w:hAnsi="Times New Roman" w:cs="Times New Roman"/>
          <w:sz w:val="26"/>
          <w:szCs w:val="26"/>
        </w:rPr>
        <w:t xml:space="preserve"> (2011) ASP.NET 4 Unleashed </w:t>
      </w:r>
      <w:r w:rsidRPr="00B457D2">
        <w:rPr>
          <w:rFonts w:ascii="Times New Roman" w:hAnsi="Times New Roman" w:cs="Times New Roman"/>
          <w:sz w:val="26"/>
          <w:szCs w:val="26"/>
        </w:rPr>
        <w:t>ISBN-10: 0-672-33112-8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Pr="00E44314">
        <w:rPr>
          <w:rFonts w:ascii="Times New Roman" w:hAnsi="Times New Roman" w:cs="Times New Roman"/>
          <w:i/>
          <w:iCs/>
          <w:sz w:val="26"/>
          <w:szCs w:val="26"/>
        </w:rPr>
        <w:t>part 1,3,4,5</w:t>
      </w:r>
    </w:p>
    <w:p w:rsidR="002F579F" w:rsidRPr="001F4091" w:rsidRDefault="002F579F" w:rsidP="00C40423">
      <w:pPr>
        <w:spacing w:after="120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2F579F" w:rsidRPr="001F4091" w:rsidRDefault="002F579F" w:rsidP="00C40423">
      <w:pPr>
        <w:spacing w:after="120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1F4091">
        <w:rPr>
          <w:rFonts w:ascii="Times New Roman" w:hAnsi="Times New Roman" w:cs="Times New Roman"/>
          <w:b/>
          <w:bCs/>
          <w:color w:val="000000"/>
          <w:sz w:val="26"/>
          <w:szCs w:val="26"/>
        </w:rPr>
        <w:t>7. GIÁO TRÌNH:</w:t>
      </w:r>
    </w:p>
    <w:p w:rsidR="002F579F" w:rsidRDefault="002F579F" w:rsidP="00C40423">
      <w:pPr>
        <w:spacing w:after="120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2F579F" w:rsidRDefault="002F579F" w:rsidP="00C40423">
      <w:pPr>
        <w:spacing w:after="120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2F579F" w:rsidRDefault="002F579F" w:rsidP="00C40423">
      <w:pPr>
        <w:spacing w:after="120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2F579F" w:rsidRPr="001F4091" w:rsidRDefault="002F579F" w:rsidP="00C40423">
      <w:pPr>
        <w:spacing w:after="120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1F4091">
        <w:rPr>
          <w:rFonts w:ascii="Times New Roman" w:hAnsi="Times New Roman" w:cs="Times New Roman"/>
          <w:b/>
          <w:bCs/>
          <w:color w:val="000000"/>
          <w:sz w:val="26"/>
          <w:szCs w:val="26"/>
        </w:rPr>
        <w:t>8. TÀI LIỆU THAM KHẢO:</w:t>
      </w:r>
    </w:p>
    <w:p w:rsidR="002F579F" w:rsidRDefault="002F579F" w:rsidP="00C40423">
      <w:p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[1]. </w:t>
      </w:r>
      <w:r w:rsidRPr="003A3002">
        <w:rPr>
          <w:rFonts w:ascii="Times New Roman" w:hAnsi="Times New Roman" w:cs="Times New Roman"/>
          <w:sz w:val="26"/>
          <w:szCs w:val="26"/>
        </w:rPr>
        <w:t>Randy Connolly</w:t>
      </w:r>
      <w:r>
        <w:rPr>
          <w:rFonts w:ascii="Times New Roman" w:hAnsi="Times New Roman" w:cs="Times New Roman"/>
          <w:sz w:val="26"/>
          <w:szCs w:val="26"/>
        </w:rPr>
        <w:t xml:space="preserve"> (2009) </w:t>
      </w:r>
      <w:r w:rsidRPr="003A3002">
        <w:rPr>
          <w:rFonts w:ascii="Times New Roman" w:hAnsi="Times New Roman" w:cs="Times New Roman"/>
          <w:sz w:val="26"/>
          <w:szCs w:val="26"/>
        </w:rPr>
        <w:t>Core Internet Application Development with ASP.NET 2.0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2F579F" w:rsidRDefault="002F579F" w:rsidP="00C40423">
      <w:p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[2]. </w:t>
      </w:r>
      <w:r w:rsidRPr="00B457D2">
        <w:rPr>
          <w:rFonts w:ascii="Times New Roman" w:hAnsi="Times New Roman" w:cs="Times New Roman"/>
          <w:sz w:val="26"/>
          <w:szCs w:val="26"/>
        </w:rPr>
        <w:t>Stephen Walther, Kevin Hoffman, Nate Dudek</w:t>
      </w:r>
      <w:r>
        <w:rPr>
          <w:rFonts w:ascii="Times New Roman" w:hAnsi="Times New Roman" w:cs="Times New Roman"/>
          <w:sz w:val="26"/>
          <w:szCs w:val="26"/>
        </w:rPr>
        <w:t xml:space="preserve"> (2011) ASP.NET 4 Unleashed </w:t>
      </w:r>
      <w:r w:rsidRPr="00B457D2">
        <w:rPr>
          <w:rFonts w:ascii="Times New Roman" w:hAnsi="Times New Roman" w:cs="Times New Roman"/>
          <w:sz w:val="26"/>
          <w:szCs w:val="26"/>
        </w:rPr>
        <w:t>ISBN-10: 0-672-33112-8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2F579F" w:rsidRDefault="002F579F" w:rsidP="00C40423">
      <w:p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[3]. </w:t>
      </w:r>
      <w:r w:rsidRPr="00B457D2">
        <w:rPr>
          <w:rFonts w:ascii="Times New Roman" w:hAnsi="Times New Roman" w:cs="Times New Roman"/>
          <w:sz w:val="26"/>
          <w:szCs w:val="26"/>
        </w:rPr>
        <w:t>Dion Hinchcliffe, Duane Nickul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Pr="00B457D2">
        <w:rPr>
          <w:rFonts w:ascii="Times New Roman" w:hAnsi="Times New Roman" w:cs="Times New Roman"/>
          <w:sz w:val="26"/>
          <w:szCs w:val="26"/>
        </w:rPr>
        <w:t>James Governor</w:t>
      </w:r>
      <w:r>
        <w:rPr>
          <w:rFonts w:ascii="Times New Roman" w:hAnsi="Times New Roman" w:cs="Times New Roman"/>
          <w:sz w:val="26"/>
          <w:szCs w:val="26"/>
        </w:rPr>
        <w:t xml:space="preserve"> (2009) </w:t>
      </w:r>
      <w:r w:rsidRPr="00B457D2">
        <w:rPr>
          <w:rFonts w:ascii="Times New Roman" w:hAnsi="Times New Roman" w:cs="Times New Roman"/>
          <w:sz w:val="26"/>
          <w:szCs w:val="26"/>
        </w:rPr>
        <w:t>Web 2.0 Architectures</w:t>
      </w:r>
    </w:p>
    <w:p w:rsidR="002F579F" w:rsidRPr="00C63510" w:rsidRDefault="002F579F" w:rsidP="00C40423">
      <w:pPr>
        <w:spacing w:after="120"/>
        <w:rPr>
          <w:rFonts w:ascii="Times New Roman" w:hAnsi="Times New Roman" w:cs="Times New Roman"/>
          <w:sz w:val="26"/>
          <w:szCs w:val="26"/>
        </w:rPr>
      </w:pPr>
    </w:p>
    <w:p w:rsidR="002F579F" w:rsidRPr="001F4091" w:rsidRDefault="002F579F" w:rsidP="00C40423">
      <w:pPr>
        <w:spacing w:after="120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1F4091">
        <w:rPr>
          <w:rFonts w:ascii="Times New Roman" w:hAnsi="Times New Roman" w:cs="Times New Roman"/>
          <w:b/>
          <w:bCs/>
          <w:color w:val="000000"/>
          <w:sz w:val="26"/>
          <w:szCs w:val="26"/>
        </w:rPr>
        <w:t>9. PHƯƠNG PHÁP ĐÁNH GIÁ HỌC PHẦN:</w:t>
      </w:r>
    </w:p>
    <w:p w:rsidR="002F579F" w:rsidRPr="001F4091" w:rsidRDefault="002F579F" w:rsidP="00C40423">
      <w:pPr>
        <w:pStyle w:val="ListParagraph"/>
        <w:numPr>
          <w:ilvl w:val="0"/>
          <w:numId w:val="9"/>
        </w:num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1F4091">
        <w:rPr>
          <w:rFonts w:ascii="Times New Roman" w:hAnsi="Times New Roman" w:cs="Times New Roman"/>
          <w:sz w:val="26"/>
          <w:szCs w:val="26"/>
        </w:rPr>
        <w:t xml:space="preserve">Chuyên cần: </w:t>
      </w:r>
    </w:p>
    <w:p w:rsidR="002F579F" w:rsidRPr="001F4091" w:rsidRDefault="002F579F" w:rsidP="00C40423">
      <w:pPr>
        <w:pStyle w:val="ListParagraph"/>
        <w:numPr>
          <w:ilvl w:val="1"/>
          <w:numId w:val="9"/>
        </w:num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1F4091">
        <w:rPr>
          <w:rFonts w:ascii="Times New Roman" w:hAnsi="Times New Roman" w:cs="Times New Roman"/>
          <w:sz w:val="26"/>
          <w:szCs w:val="26"/>
        </w:rPr>
        <w:t>Đánh giá 10% số điểm (hệ số 0.1)</w:t>
      </w:r>
    </w:p>
    <w:p w:rsidR="002F579F" w:rsidRPr="001F4091" w:rsidRDefault="002F579F" w:rsidP="00C40423">
      <w:pPr>
        <w:pStyle w:val="ListParagraph"/>
        <w:numPr>
          <w:ilvl w:val="1"/>
          <w:numId w:val="9"/>
        </w:num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1F4091">
        <w:rPr>
          <w:rFonts w:ascii="Times New Roman" w:hAnsi="Times New Roman" w:cs="Times New Roman"/>
          <w:sz w:val="26"/>
          <w:szCs w:val="26"/>
        </w:rPr>
        <w:t>Hình thức: tham dự học và tham gia thảo luận trên lớp.</w:t>
      </w:r>
    </w:p>
    <w:p w:rsidR="002F579F" w:rsidRPr="001F4091" w:rsidRDefault="002F579F" w:rsidP="00C40423">
      <w:pPr>
        <w:pStyle w:val="ListParagraph"/>
        <w:numPr>
          <w:ilvl w:val="0"/>
          <w:numId w:val="9"/>
        </w:num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1F4091">
        <w:rPr>
          <w:rFonts w:ascii="Times New Roman" w:hAnsi="Times New Roman" w:cs="Times New Roman"/>
          <w:sz w:val="26"/>
          <w:szCs w:val="26"/>
        </w:rPr>
        <w:t xml:space="preserve">Kiểm tra giữa kỳ: </w:t>
      </w:r>
    </w:p>
    <w:p w:rsidR="002F579F" w:rsidRPr="001F4091" w:rsidRDefault="002F579F" w:rsidP="00C40423">
      <w:pPr>
        <w:pStyle w:val="ListParagraph"/>
        <w:numPr>
          <w:ilvl w:val="1"/>
          <w:numId w:val="9"/>
        </w:num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1F4091">
        <w:rPr>
          <w:rFonts w:ascii="Times New Roman" w:hAnsi="Times New Roman" w:cs="Times New Roman"/>
          <w:sz w:val="26"/>
          <w:szCs w:val="26"/>
        </w:rPr>
        <w:t xml:space="preserve">Đánh giá 20% số điểm (hệ số 0.2): </w:t>
      </w:r>
    </w:p>
    <w:p w:rsidR="002F579F" w:rsidRPr="001F4091" w:rsidRDefault="002F579F" w:rsidP="00C40423">
      <w:pPr>
        <w:pStyle w:val="ListParagraph"/>
        <w:numPr>
          <w:ilvl w:val="1"/>
          <w:numId w:val="9"/>
        </w:num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1F4091">
        <w:rPr>
          <w:rFonts w:ascii="Times New Roman" w:hAnsi="Times New Roman" w:cs="Times New Roman"/>
          <w:sz w:val="26"/>
          <w:szCs w:val="26"/>
        </w:rPr>
        <w:t xml:space="preserve">Hình thức: </w:t>
      </w:r>
      <w:r w:rsidRPr="002A35AF">
        <w:rPr>
          <w:rFonts w:ascii="Times New Roman" w:hAnsi="Times New Roman" w:cs="Times New Roman"/>
          <w:sz w:val="26"/>
          <w:szCs w:val="26"/>
        </w:rPr>
        <w:t>báo cáo bài tập lớn cá nhân/ theo nhóm</w:t>
      </w:r>
    </w:p>
    <w:p w:rsidR="002F579F" w:rsidRPr="001F4091" w:rsidRDefault="002F579F" w:rsidP="00C40423">
      <w:pPr>
        <w:pStyle w:val="ListParagraph"/>
        <w:numPr>
          <w:ilvl w:val="0"/>
          <w:numId w:val="9"/>
        </w:num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1F4091">
        <w:rPr>
          <w:rFonts w:ascii="Times New Roman" w:hAnsi="Times New Roman" w:cs="Times New Roman"/>
          <w:sz w:val="26"/>
          <w:szCs w:val="26"/>
        </w:rPr>
        <w:t xml:space="preserve">Thi cuối kỳ: </w:t>
      </w:r>
    </w:p>
    <w:p w:rsidR="002F579F" w:rsidRPr="001F4091" w:rsidRDefault="002F579F" w:rsidP="00C40423">
      <w:pPr>
        <w:pStyle w:val="ListParagraph"/>
        <w:numPr>
          <w:ilvl w:val="1"/>
          <w:numId w:val="9"/>
        </w:num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1F4091">
        <w:rPr>
          <w:rFonts w:ascii="Times New Roman" w:hAnsi="Times New Roman" w:cs="Times New Roman"/>
          <w:sz w:val="26"/>
          <w:szCs w:val="26"/>
        </w:rPr>
        <w:t>Đánh giá 70% số điểm (hệ số 0.7)</w:t>
      </w:r>
    </w:p>
    <w:p w:rsidR="002F579F" w:rsidRPr="001F4091" w:rsidRDefault="002F579F" w:rsidP="00C40423">
      <w:pPr>
        <w:pStyle w:val="ListParagraph"/>
        <w:numPr>
          <w:ilvl w:val="1"/>
          <w:numId w:val="9"/>
        </w:num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1F4091">
        <w:rPr>
          <w:rFonts w:ascii="Times New Roman" w:hAnsi="Times New Roman" w:cs="Times New Roman"/>
          <w:sz w:val="26"/>
          <w:szCs w:val="26"/>
        </w:rPr>
        <w:t xml:space="preserve">Hình thức: Thi </w:t>
      </w:r>
      <w:r>
        <w:rPr>
          <w:rFonts w:ascii="Times New Roman" w:hAnsi="Times New Roman" w:cs="Times New Roman"/>
          <w:sz w:val="26"/>
          <w:szCs w:val="26"/>
        </w:rPr>
        <w:t>lập trình trên máy</w:t>
      </w:r>
      <w:r w:rsidRPr="001F4091">
        <w:rPr>
          <w:rFonts w:ascii="Times New Roman" w:hAnsi="Times New Roman" w:cs="Times New Roman"/>
          <w:sz w:val="26"/>
          <w:szCs w:val="26"/>
        </w:rPr>
        <w:t xml:space="preserve"> 90 phút</w:t>
      </w:r>
    </w:p>
    <w:p w:rsidR="002F579F" w:rsidRDefault="002F579F" w:rsidP="001F4091">
      <w:pPr>
        <w:spacing w:after="0"/>
        <w:rPr>
          <w:rFonts w:ascii="Times New Roman" w:hAnsi="Times New Roman" w:cs="Times New Roman"/>
          <w:color w:val="000000"/>
          <w:sz w:val="26"/>
          <w:szCs w:val="26"/>
        </w:rPr>
      </w:pPr>
    </w:p>
    <w:p w:rsidR="002F579F" w:rsidRPr="001F4091" w:rsidRDefault="002F579F" w:rsidP="001F4091">
      <w:pPr>
        <w:spacing w:after="0"/>
        <w:rPr>
          <w:rFonts w:ascii="Times New Roman" w:hAnsi="Times New Roman" w:cs="Times New Roman"/>
          <w:color w:val="000000"/>
          <w:sz w:val="26"/>
          <w:szCs w:val="26"/>
        </w:rPr>
      </w:pPr>
    </w:p>
    <w:p w:rsidR="002F579F" w:rsidRPr="00E813C7" w:rsidRDefault="002F579F" w:rsidP="00D372D0">
      <w:pPr>
        <w:spacing w:after="120"/>
        <w:jc w:val="right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1F4091">
        <w:rPr>
          <w:rFonts w:ascii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r w:rsidRPr="001F4091">
        <w:rPr>
          <w:rFonts w:ascii="Times New Roman" w:hAnsi="Times New Roman" w:cs="Times New Roman"/>
          <w:i/>
          <w:iCs/>
          <w:color w:val="000000"/>
          <w:sz w:val="26"/>
          <w:szCs w:val="26"/>
        </w:rPr>
        <w:tab/>
      </w:r>
      <w:r w:rsidRPr="001F4091">
        <w:rPr>
          <w:rFonts w:ascii="Times New Roman" w:hAnsi="Times New Roman" w:cs="Times New Roman"/>
          <w:i/>
          <w:iCs/>
          <w:color w:val="000000"/>
          <w:sz w:val="26"/>
          <w:szCs w:val="26"/>
        </w:rPr>
        <w:tab/>
      </w:r>
      <w:r w:rsidRPr="001F4091">
        <w:rPr>
          <w:rFonts w:ascii="Times New Roman" w:hAnsi="Times New Roman" w:cs="Times New Roman"/>
          <w:i/>
          <w:iCs/>
          <w:color w:val="000000"/>
          <w:sz w:val="26"/>
          <w:szCs w:val="26"/>
        </w:rPr>
        <w:tab/>
      </w:r>
      <w:r w:rsidRPr="001F4091">
        <w:rPr>
          <w:rFonts w:ascii="Times New Roman" w:hAnsi="Times New Roman" w:cs="Times New Roman"/>
          <w:i/>
          <w:iCs/>
          <w:color w:val="000000"/>
          <w:sz w:val="26"/>
          <w:szCs w:val="26"/>
        </w:rPr>
        <w:tab/>
      </w:r>
      <w:r w:rsidRPr="001F4091">
        <w:rPr>
          <w:rFonts w:ascii="Times New Roman" w:hAnsi="Times New Roman" w:cs="Times New Roman"/>
          <w:i/>
          <w:iCs/>
          <w:color w:val="000000"/>
          <w:sz w:val="26"/>
          <w:szCs w:val="26"/>
        </w:rPr>
        <w:tab/>
      </w:r>
      <w:r w:rsidRPr="001F4091">
        <w:rPr>
          <w:rFonts w:ascii="Times New Roman" w:hAnsi="Times New Roman" w:cs="Times New Roman"/>
          <w:i/>
          <w:iCs/>
          <w:color w:val="000000"/>
          <w:sz w:val="26"/>
          <w:szCs w:val="26"/>
        </w:rPr>
        <w:tab/>
      </w:r>
      <w:r w:rsidRPr="00E813C7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Hà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Nội, ngày 08 tháng 7</w:t>
      </w:r>
      <w:r w:rsidRPr="00E813C7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năm 201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5</w:t>
      </w:r>
    </w:p>
    <w:p w:rsidR="002F579F" w:rsidRPr="00E813C7" w:rsidRDefault="002F579F" w:rsidP="00D372D0">
      <w:pPr>
        <w:spacing w:after="12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Q.TRƯỞNG BỘ MÔN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           </w:t>
      </w:r>
      <w:r w:rsidRPr="00E813C7">
        <w:rPr>
          <w:rFonts w:ascii="Times New Roman" w:hAnsi="Times New Roman" w:cs="Times New Roman"/>
          <w:color w:val="000000"/>
          <w:sz w:val="28"/>
          <w:szCs w:val="28"/>
        </w:rPr>
        <w:t>HIỆU TRƯỞNG</w:t>
      </w:r>
    </w:p>
    <w:p w:rsidR="002F579F" w:rsidRPr="00E813C7" w:rsidRDefault="002F579F" w:rsidP="00D372D0">
      <w:pPr>
        <w:spacing w:after="120"/>
        <w:rPr>
          <w:rFonts w:ascii="Times New Roman" w:hAnsi="Times New Roman" w:cs="Times New Roman"/>
          <w:color w:val="000000"/>
          <w:sz w:val="26"/>
          <w:szCs w:val="26"/>
        </w:rPr>
      </w:pPr>
    </w:p>
    <w:p w:rsidR="002F579F" w:rsidRPr="00E813C7" w:rsidRDefault="002F579F" w:rsidP="00D372D0">
      <w:pPr>
        <w:spacing w:after="120"/>
        <w:rPr>
          <w:rFonts w:ascii="Times New Roman" w:hAnsi="Times New Roman" w:cs="Times New Roman"/>
          <w:color w:val="000000"/>
          <w:sz w:val="24"/>
          <w:szCs w:val="24"/>
        </w:rPr>
      </w:pPr>
    </w:p>
    <w:p w:rsidR="002F579F" w:rsidRPr="00E813C7" w:rsidRDefault="002F579F" w:rsidP="00D372D0">
      <w:pPr>
        <w:spacing w:after="120"/>
        <w:rPr>
          <w:rFonts w:ascii="Times New Roman" w:hAnsi="Times New Roman" w:cs="Times New Roman"/>
          <w:color w:val="000000"/>
          <w:sz w:val="26"/>
          <w:szCs w:val="26"/>
        </w:rPr>
      </w:pPr>
    </w:p>
    <w:p w:rsidR="002F579F" w:rsidRPr="007D1AB3" w:rsidRDefault="002F579F" w:rsidP="00D372D0">
      <w:pPr>
        <w:spacing w:after="120"/>
        <w:ind w:firstLine="142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30"/>
          <w:szCs w:val="30"/>
        </w:rPr>
        <w:t xml:space="preserve">   </w:t>
      </w:r>
      <w:r>
        <w:rPr>
          <w:rFonts w:ascii="Times New Roman" w:hAnsi="Times New Roman" w:cs="Times New Roman"/>
          <w:b/>
          <w:bCs/>
          <w:color w:val="000000"/>
          <w:sz w:val="30"/>
          <w:szCs w:val="30"/>
        </w:rPr>
        <w:tab/>
        <w:t xml:space="preserve"> </w:t>
      </w:r>
      <w:r w:rsidRPr="00E813C7">
        <w:rPr>
          <w:rFonts w:ascii="Times New Roman" w:hAnsi="Times New Roman" w:cs="Times New Roman"/>
          <w:b/>
          <w:bCs/>
          <w:color w:val="000000"/>
          <w:sz w:val="30"/>
          <w:szCs w:val="30"/>
        </w:rPr>
        <w:t xml:space="preserve">Ths. </w:t>
      </w:r>
      <w:r>
        <w:rPr>
          <w:rFonts w:ascii="Times New Roman" w:hAnsi="Times New Roman" w:cs="Times New Roman"/>
          <w:b/>
          <w:bCs/>
          <w:color w:val="000000"/>
          <w:sz w:val="30"/>
          <w:szCs w:val="30"/>
        </w:rPr>
        <w:t>Phạm Thảo</w:t>
      </w:r>
      <w:r w:rsidRPr="00E813C7">
        <w:rPr>
          <w:rFonts w:ascii="Times New Roman" w:hAnsi="Times New Roman" w:cs="Times New Roman"/>
          <w:b/>
          <w:bCs/>
          <w:color w:val="000000"/>
          <w:sz w:val="30"/>
          <w:szCs w:val="30"/>
        </w:rPr>
        <w:tab/>
      </w:r>
      <w:r w:rsidRPr="00E813C7">
        <w:rPr>
          <w:rFonts w:ascii="Times New Roman" w:hAnsi="Times New Roman" w:cs="Times New Roman"/>
          <w:b/>
          <w:bCs/>
          <w:color w:val="000000"/>
          <w:sz w:val="30"/>
          <w:szCs w:val="30"/>
        </w:rPr>
        <w:tab/>
      </w:r>
      <w:r>
        <w:rPr>
          <w:rFonts w:ascii="Times New Roman" w:hAnsi="Times New Roman" w:cs="Times New Roman"/>
          <w:b/>
          <w:bCs/>
          <w:color w:val="000000"/>
          <w:sz w:val="30"/>
          <w:szCs w:val="30"/>
        </w:rPr>
        <w:t xml:space="preserve">              </w:t>
      </w:r>
      <w:r w:rsidRPr="00E813C7">
        <w:rPr>
          <w:rFonts w:ascii="Times New Roman" w:hAnsi="Times New Roman" w:cs="Times New Roman"/>
          <w:b/>
          <w:bCs/>
          <w:color w:val="000000"/>
          <w:sz w:val="30"/>
          <w:szCs w:val="30"/>
        </w:rPr>
        <w:t xml:space="preserve">GS.TS </w:t>
      </w:r>
      <w:r>
        <w:rPr>
          <w:rFonts w:ascii="Times New Roman" w:hAnsi="Times New Roman" w:cs="Times New Roman"/>
          <w:b/>
          <w:bCs/>
          <w:color w:val="000000"/>
          <w:sz w:val="30"/>
          <w:szCs w:val="30"/>
        </w:rPr>
        <w:t>Trần Thọ Đạt</w:t>
      </w:r>
    </w:p>
    <w:p w:rsidR="002F579F" w:rsidRPr="00481D8B" w:rsidRDefault="002F579F" w:rsidP="00481D8B">
      <w:pPr>
        <w:spacing w:after="0" w:line="312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2F579F" w:rsidRPr="001F4091" w:rsidRDefault="002F579F" w:rsidP="00F93F70">
      <w:pPr>
        <w:spacing w:after="0"/>
        <w:rPr>
          <w:rFonts w:ascii="Times New Roman" w:hAnsi="Times New Roman" w:cs="Times New Roman"/>
          <w:color w:val="000000"/>
          <w:sz w:val="26"/>
          <w:szCs w:val="26"/>
        </w:rPr>
      </w:pPr>
    </w:p>
    <w:sectPr w:rsidR="002F579F" w:rsidRPr="001F4091" w:rsidSect="00036F79">
      <w:footerReference w:type="default" r:id="rId7"/>
      <w:pgSz w:w="11909" w:h="16834" w:code="9"/>
      <w:pgMar w:top="1134" w:right="1134" w:bottom="1134" w:left="1985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579F" w:rsidRDefault="002F579F" w:rsidP="00097061">
      <w:pPr>
        <w:spacing w:after="0" w:line="240" w:lineRule="auto"/>
      </w:pPr>
      <w:r>
        <w:separator/>
      </w:r>
    </w:p>
  </w:endnote>
  <w:endnote w:type="continuationSeparator" w:id="0">
    <w:p w:rsidR="002F579F" w:rsidRDefault="002F579F" w:rsidP="000970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579F" w:rsidRDefault="002F579F">
    <w:pPr>
      <w:pStyle w:val="Footer"/>
      <w:jc w:val="right"/>
    </w:pPr>
    <w:fldSimple w:instr=" PAGE   \* MERGEFORMAT ">
      <w:r>
        <w:rPr>
          <w:noProof/>
        </w:rPr>
        <w:t>1</w:t>
      </w:r>
    </w:fldSimple>
  </w:p>
  <w:p w:rsidR="002F579F" w:rsidRDefault="002F579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579F" w:rsidRDefault="002F579F" w:rsidP="00097061">
      <w:pPr>
        <w:spacing w:after="0" w:line="240" w:lineRule="auto"/>
      </w:pPr>
      <w:r>
        <w:separator/>
      </w:r>
    </w:p>
  </w:footnote>
  <w:footnote w:type="continuationSeparator" w:id="0">
    <w:p w:rsidR="002F579F" w:rsidRDefault="002F579F" w:rsidP="000970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B553C"/>
    <w:multiLevelType w:val="hybridMultilevel"/>
    <w:tmpl w:val="35DA54D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">
    <w:nsid w:val="0F5266BF"/>
    <w:multiLevelType w:val="hybridMultilevel"/>
    <w:tmpl w:val="17347DF8"/>
    <w:lvl w:ilvl="0" w:tplc="12D84C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29EA75C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B32EA1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7CF067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1302AC8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3A763EF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10D04EE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D89693D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3402BCD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">
    <w:nsid w:val="12003B9C"/>
    <w:multiLevelType w:val="hybridMultilevel"/>
    <w:tmpl w:val="2A7AF64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137C3B77"/>
    <w:multiLevelType w:val="multilevel"/>
    <w:tmpl w:val="17E651FE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  <w:i w:val="0"/>
        <w:iCs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167C3651"/>
    <w:multiLevelType w:val="multilevel"/>
    <w:tmpl w:val="00F0406A"/>
    <w:lvl w:ilvl="0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440" w:hanging="720"/>
      </w:pPr>
    </w:lvl>
    <w:lvl w:ilvl="4">
      <w:start w:val="1"/>
      <w:numFmt w:val="decimal"/>
      <w:lvlText w:val="%1.%2.%3.%4.%5"/>
      <w:lvlJc w:val="left"/>
      <w:pPr>
        <w:ind w:left="1800" w:hanging="1080"/>
      </w:pPr>
    </w:lvl>
    <w:lvl w:ilvl="5">
      <w:start w:val="1"/>
      <w:numFmt w:val="decimal"/>
      <w:lvlText w:val="%1.%2.%3.%4.%5.%6"/>
      <w:lvlJc w:val="left"/>
      <w:pPr>
        <w:ind w:left="1800" w:hanging="1080"/>
      </w:pPr>
    </w:lvl>
    <w:lvl w:ilvl="6">
      <w:start w:val="1"/>
      <w:numFmt w:val="decimal"/>
      <w:lvlText w:val="%1.%2.%3.%4.%5.%6.%7"/>
      <w:lvlJc w:val="left"/>
      <w:pPr>
        <w:ind w:left="2160" w:hanging="1440"/>
      </w:pPr>
    </w:lvl>
    <w:lvl w:ilvl="7">
      <w:start w:val="1"/>
      <w:numFmt w:val="decimal"/>
      <w:lvlText w:val="%1.%2.%3.%4.%5.%6.%7.%8"/>
      <w:lvlJc w:val="left"/>
      <w:pPr>
        <w:ind w:left="2160" w:hanging="1440"/>
      </w:pPr>
    </w:lvl>
    <w:lvl w:ilvl="8">
      <w:start w:val="1"/>
      <w:numFmt w:val="decimal"/>
      <w:lvlText w:val="%1.%2.%3.%4.%5.%6.%7.%8.%9"/>
      <w:lvlJc w:val="left"/>
      <w:pPr>
        <w:ind w:left="2160" w:hanging="1440"/>
      </w:pPr>
    </w:lvl>
  </w:abstractNum>
  <w:abstractNum w:abstractNumId="5">
    <w:nsid w:val="1C3F593D"/>
    <w:multiLevelType w:val="multilevel"/>
    <w:tmpl w:val="F1B2E2B2"/>
    <w:lvl w:ilvl="0">
      <w:start w:val="1"/>
      <w:numFmt w:val="decimal"/>
      <w:suff w:val="space"/>
      <w:lvlText w:val="2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2.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2.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.%1.%2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1D7B23C5"/>
    <w:multiLevelType w:val="multilevel"/>
    <w:tmpl w:val="CF7C597A"/>
    <w:lvl w:ilvl="0">
      <w:start w:val="1"/>
      <w:numFmt w:val="decimal"/>
      <w:suff w:val="space"/>
      <w:lvlText w:val="4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4.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4.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.%1.%2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21377FEC"/>
    <w:multiLevelType w:val="multilevel"/>
    <w:tmpl w:val="99F6F17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>
    <w:nsid w:val="2274751A"/>
    <w:multiLevelType w:val="hybridMultilevel"/>
    <w:tmpl w:val="88F0D102"/>
    <w:lvl w:ilvl="0" w:tplc="5B007F0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9">
    <w:nsid w:val="2DB40097"/>
    <w:multiLevelType w:val="multilevel"/>
    <w:tmpl w:val="6C5EE434"/>
    <w:lvl w:ilvl="0">
      <w:start w:val="1"/>
      <w:numFmt w:val="decimal"/>
      <w:suff w:val="space"/>
      <w:lvlText w:val="5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5.%1.%2.%3.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>
    <w:nsid w:val="3A365ADE"/>
    <w:multiLevelType w:val="hybridMultilevel"/>
    <w:tmpl w:val="1B062E30"/>
    <w:lvl w:ilvl="0" w:tplc="5B007F0E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  <w:sz w:val="26"/>
        <w:szCs w:val="26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1">
    <w:nsid w:val="3BD34A2A"/>
    <w:multiLevelType w:val="hybridMultilevel"/>
    <w:tmpl w:val="C77ED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3C9B53BE"/>
    <w:multiLevelType w:val="multilevel"/>
    <w:tmpl w:val="BCA0EC40"/>
    <w:lvl w:ilvl="0">
      <w:start w:val="1"/>
      <w:numFmt w:val="decimal"/>
      <w:suff w:val="space"/>
      <w:lvlText w:val="1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1.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1.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1.%1.%2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49C14328"/>
    <w:multiLevelType w:val="hybridMultilevel"/>
    <w:tmpl w:val="1BFE69F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49F216FB"/>
    <w:multiLevelType w:val="hybridMultilevel"/>
    <w:tmpl w:val="630C5B56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15">
    <w:nsid w:val="529B4AC7"/>
    <w:multiLevelType w:val="multilevel"/>
    <w:tmpl w:val="14FEB510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535A6E21"/>
    <w:multiLevelType w:val="hybridMultilevel"/>
    <w:tmpl w:val="856A9D66"/>
    <w:lvl w:ilvl="0" w:tplc="6212E9F4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7">
    <w:nsid w:val="57E12492"/>
    <w:multiLevelType w:val="multilevel"/>
    <w:tmpl w:val="557E192E"/>
    <w:lvl w:ilvl="0">
      <w:start w:val="1"/>
      <w:numFmt w:val="decimal"/>
      <w:pStyle w:val="Chuong"/>
      <w:suff w:val="space"/>
      <w:lvlText w:val="CHƯƠNG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MC1"/>
      <w:suff w:val="space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pStyle w:val="MC2"/>
      <w:suff w:val="space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pStyle w:val="MC3"/>
      <w:suff w:val="space"/>
      <w:lvlText w:val="%1.%2.%3.%4."/>
      <w:lvlJc w:val="left"/>
      <w:pPr>
        <w:ind w:left="1440" w:hanging="14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>
    <w:nsid w:val="5AD733A3"/>
    <w:multiLevelType w:val="hybridMultilevel"/>
    <w:tmpl w:val="3DBCBFCA"/>
    <w:lvl w:ilvl="0" w:tplc="3788AD4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639F1EFB"/>
    <w:multiLevelType w:val="multilevel"/>
    <w:tmpl w:val="E392073C"/>
    <w:lvl w:ilvl="0">
      <w:start w:val="1"/>
      <w:numFmt w:val="decimal"/>
      <w:suff w:val="space"/>
      <w:lvlText w:val="3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3.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3.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.%1.%2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63D83033"/>
    <w:multiLevelType w:val="multilevel"/>
    <w:tmpl w:val="8DDA8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1">
    <w:nsid w:val="68C058E1"/>
    <w:multiLevelType w:val="hybridMultilevel"/>
    <w:tmpl w:val="0E3444F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>
    <w:nsid w:val="69217137"/>
    <w:multiLevelType w:val="hybridMultilevel"/>
    <w:tmpl w:val="1CCC1C72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6B5A3020"/>
    <w:multiLevelType w:val="multilevel"/>
    <w:tmpl w:val="FA809D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>
    <w:nsid w:val="71D25C7D"/>
    <w:multiLevelType w:val="hybridMultilevel"/>
    <w:tmpl w:val="E8129A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>
    <w:nsid w:val="731547BC"/>
    <w:multiLevelType w:val="hybridMultilevel"/>
    <w:tmpl w:val="642EA3A0"/>
    <w:lvl w:ilvl="0" w:tplc="D94844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AEF2029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FD74FFB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06180B1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9B6ABC3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300460F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805010F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AAA6A0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5790A40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6">
    <w:nsid w:val="79866073"/>
    <w:multiLevelType w:val="multilevel"/>
    <w:tmpl w:val="374850E4"/>
    <w:lvl w:ilvl="0">
      <w:start w:val="1"/>
      <w:numFmt w:val="decimal"/>
      <w:lvlText w:val="%1."/>
      <w:lvlJc w:val="left"/>
      <w:pPr>
        <w:ind w:left="1443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3" w:hanging="1800"/>
      </w:pPr>
      <w:rPr>
        <w:rFonts w:hint="default"/>
      </w:rPr>
    </w:lvl>
  </w:abstractNum>
  <w:abstractNum w:abstractNumId="27">
    <w:nsid w:val="7D492208"/>
    <w:multiLevelType w:val="multilevel"/>
    <w:tmpl w:val="33ACD03A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7"/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</w:num>
  <w:num w:numId="4">
    <w:abstractNumId w:val="18"/>
  </w:num>
  <w:num w:numId="5">
    <w:abstractNumId w:val="17"/>
  </w:num>
  <w:num w:numId="6">
    <w:abstractNumId w:val="17"/>
  </w:num>
  <w:num w:numId="7">
    <w:abstractNumId w:val="4"/>
  </w:num>
  <w:num w:numId="8">
    <w:abstractNumId w:val="18"/>
  </w:num>
  <w:num w:numId="9">
    <w:abstractNumId w:val="2"/>
  </w:num>
  <w:num w:numId="10">
    <w:abstractNumId w:val="12"/>
  </w:num>
  <w:num w:numId="11">
    <w:abstractNumId w:val="5"/>
  </w:num>
  <w:num w:numId="12">
    <w:abstractNumId w:val="19"/>
  </w:num>
  <w:num w:numId="13">
    <w:abstractNumId w:val="6"/>
  </w:num>
  <w:num w:numId="14">
    <w:abstractNumId w:val="1"/>
  </w:num>
  <w:num w:numId="15">
    <w:abstractNumId w:val="25"/>
  </w:num>
  <w:num w:numId="16">
    <w:abstractNumId w:val="9"/>
  </w:num>
  <w:num w:numId="17">
    <w:abstractNumId w:val="10"/>
  </w:num>
  <w:num w:numId="18">
    <w:abstractNumId w:val="0"/>
  </w:num>
  <w:num w:numId="19">
    <w:abstractNumId w:val="16"/>
  </w:num>
  <w:num w:numId="20">
    <w:abstractNumId w:val="8"/>
  </w:num>
  <w:num w:numId="21">
    <w:abstractNumId w:val="22"/>
  </w:num>
  <w:num w:numId="22">
    <w:abstractNumId w:val="11"/>
  </w:num>
  <w:num w:numId="23">
    <w:abstractNumId w:val="24"/>
  </w:num>
  <w:num w:numId="24">
    <w:abstractNumId w:val="13"/>
  </w:num>
  <w:num w:numId="25">
    <w:abstractNumId w:val="3"/>
  </w:num>
  <w:num w:numId="26">
    <w:abstractNumId w:val="26"/>
  </w:num>
  <w:num w:numId="27">
    <w:abstractNumId w:val="15"/>
  </w:num>
  <w:num w:numId="28">
    <w:abstractNumId w:val="27"/>
  </w:num>
  <w:num w:numId="29">
    <w:abstractNumId w:val="23"/>
  </w:num>
  <w:num w:numId="30">
    <w:abstractNumId w:val="20"/>
  </w:num>
  <w:num w:numId="31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ocumentProtection w:edit="forms" w:enforcement="0"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1AB3"/>
    <w:rsid w:val="0002142A"/>
    <w:rsid w:val="0002171D"/>
    <w:rsid w:val="0003296F"/>
    <w:rsid w:val="000365A6"/>
    <w:rsid w:val="00036F79"/>
    <w:rsid w:val="00036FB9"/>
    <w:rsid w:val="00041345"/>
    <w:rsid w:val="00055A0A"/>
    <w:rsid w:val="000612F8"/>
    <w:rsid w:val="000626AB"/>
    <w:rsid w:val="000655C9"/>
    <w:rsid w:val="0006593B"/>
    <w:rsid w:val="00065AE6"/>
    <w:rsid w:val="0006710A"/>
    <w:rsid w:val="0007440F"/>
    <w:rsid w:val="00081106"/>
    <w:rsid w:val="00081962"/>
    <w:rsid w:val="00084DCF"/>
    <w:rsid w:val="00097061"/>
    <w:rsid w:val="000A119F"/>
    <w:rsid w:val="000B687C"/>
    <w:rsid w:val="000C08E6"/>
    <w:rsid w:val="000C1E55"/>
    <w:rsid w:val="000C7F8C"/>
    <w:rsid w:val="000D0654"/>
    <w:rsid w:val="000D6EBA"/>
    <w:rsid w:val="000D7963"/>
    <w:rsid w:val="0010155C"/>
    <w:rsid w:val="0010456F"/>
    <w:rsid w:val="00110AE5"/>
    <w:rsid w:val="00112822"/>
    <w:rsid w:val="00124227"/>
    <w:rsid w:val="001311E2"/>
    <w:rsid w:val="00145189"/>
    <w:rsid w:val="00151EA1"/>
    <w:rsid w:val="0015368F"/>
    <w:rsid w:val="00154E91"/>
    <w:rsid w:val="001600DC"/>
    <w:rsid w:val="00161D00"/>
    <w:rsid w:val="001626E7"/>
    <w:rsid w:val="00167657"/>
    <w:rsid w:val="0017285B"/>
    <w:rsid w:val="0017343D"/>
    <w:rsid w:val="001749A6"/>
    <w:rsid w:val="0017637B"/>
    <w:rsid w:val="001A05E5"/>
    <w:rsid w:val="001A3FF7"/>
    <w:rsid w:val="001C6E7F"/>
    <w:rsid w:val="001D0188"/>
    <w:rsid w:val="001D64D0"/>
    <w:rsid w:val="001E0DEE"/>
    <w:rsid w:val="001E458F"/>
    <w:rsid w:val="001E7E86"/>
    <w:rsid w:val="001F3E5E"/>
    <w:rsid w:val="001F4091"/>
    <w:rsid w:val="002003B6"/>
    <w:rsid w:val="002103CA"/>
    <w:rsid w:val="00216C3D"/>
    <w:rsid w:val="0022210D"/>
    <w:rsid w:val="00230FC3"/>
    <w:rsid w:val="00232ACB"/>
    <w:rsid w:val="00236B86"/>
    <w:rsid w:val="00236D16"/>
    <w:rsid w:val="00263795"/>
    <w:rsid w:val="00263F22"/>
    <w:rsid w:val="002677E8"/>
    <w:rsid w:val="00273FBA"/>
    <w:rsid w:val="00275766"/>
    <w:rsid w:val="00275EA8"/>
    <w:rsid w:val="00275FC3"/>
    <w:rsid w:val="002767B3"/>
    <w:rsid w:val="002846CF"/>
    <w:rsid w:val="002867BF"/>
    <w:rsid w:val="00287F52"/>
    <w:rsid w:val="00293A3B"/>
    <w:rsid w:val="002A35AF"/>
    <w:rsid w:val="002A4F91"/>
    <w:rsid w:val="002B554B"/>
    <w:rsid w:val="002B7FF6"/>
    <w:rsid w:val="002C70C6"/>
    <w:rsid w:val="002C71F6"/>
    <w:rsid w:val="002D35D1"/>
    <w:rsid w:val="002D5DB9"/>
    <w:rsid w:val="002F1187"/>
    <w:rsid w:val="002F579F"/>
    <w:rsid w:val="002F72EE"/>
    <w:rsid w:val="0030547C"/>
    <w:rsid w:val="00311D3B"/>
    <w:rsid w:val="0031201B"/>
    <w:rsid w:val="00320DB2"/>
    <w:rsid w:val="00330300"/>
    <w:rsid w:val="0033147E"/>
    <w:rsid w:val="00334C52"/>
    <w:rsid w:val="00340AFB"/>
    <w:rsid w:val="003431C4"/>
    <w:rsid w:val="0035287E"/>
    <w:rsid w:val="00353418"/>
    <w:rsid w:val="003549D4"/>
    <w:rsid w:val="00375642"/>
    <w:rsid w:val="00391CCE"/>
    <w:rsid w:val="003969A2"/>
    <w:rsid w:val="003A0A16"/>
    <w:rsid w:val="003A3002"/>
    <w:rsid w:val="003B06F4"/>
    <w:rsid w:val="003B64BA"/>
    <w:rsid w:val="003C34C8"/>
    <w:rsid w:val="003D3855"/>
    <w:rsid w:val="003D64A5"/>
    <w:rsid w:val="003E58F6"/>
    <w:rsid w:val="003F3E64"/>
    <w:rsid w:val="003F62DF"/>
    <w:rsid w:val="004017EE"/>
    <w:rsid w:val="00404D1E"/>
    <w:rsid w:val="00405343"/>
    <w:rsid w:val="0041751C"/>
    <w:rsid w:val="00423506"/>
    <w:rsid w:val="004301DE"/>
    <w:rsid w:val="0044581F"/>
    <w:rsid w:val="00445D54"/>
    <w:rsid w:val="0045025F"/>
    <w:rsid w:val="00451C86"/>
    <w:rsid w:val="00451F0C"/>
    <w:rsid w:val="00454B28"/>
    <w:rsid w:val="00480408"/>
    <w:rsid w:val="00481D8B"/>
    <w:rsid w:val="0048589B"/>
    <w:rsid w:val="00486500"/>
    <w:rsid w:val="0048671A"/>
    <w:rsid w:val="004A03C6"/>
    <w:rsid w:val="004A6D12"/>
    <w:rsid w:val="004C6C9A"/>
    <w:rsid w:val="004D0931"/>
    <w:rsid w:val="004D5CF4"/>
    <w:rsid w:val="004E7437"/>
    <w:rsid w:val="004F6ED8"/>
    <w:rsid w:val="00513844"/>
    <w:rsid w:val="005141D9"/>
    <w:rsid w:val="005153D8"/>
    <w:rsid w:val="00557ED9"/>
    <w:rsid w:val="00570F49"/>
    <w:rsid w:val="00577CCE"/>
    <w:rsid w:val="00586104"/>
    <w:rsid w:val="005932DC"/>
    <w:rsid w:val="00595C58"/>
    <w:rsid w:val="00597C3A"/>
    <w:rsid w:val="005A16B8"/>
    <w:rsid w:val="005A1B3A"/>
    <w:rsid w:val="005A29DD"/>
    <w:rsid w:val="005A2E8F"/>
    <w:rsid w:val="005B606E"/>
    <w:rsid w:val="005E2718"/>
    <w:rsid w:val="005E5E6C"/>
    <w:rsid w:val="005F28AD"/>
    <w:rsid w:val="005F2DDB"/>
    <w:rsid w:val="006013F0"/>
    <w:rsid w:val="00605764"/>
    <w:rsid w:val="00606183"/>
    <w:rsid w:val="00612E49"/>
    <w:rsid w:val="0061769B"/>
    <w:rsid w:val="00626510"/>
    <w:rsid w:val="00647A2A"/>
    <w:rsid w:val="00647BAA"/>
    <w:rsid w:val="00653BB7"/>
    <w:rsid w:val="00653CC3"/>
    <w:rsid w:val="0065488F"/>
    <w:rsid w:val="006621FA"/>
    <w:rsid w:val="00676A62"/>
    <w:rsid w:val="00695AA0"/>
    <w:rsid w:val="006A6E46"/>
    <w:rsid w:val="006B1F45"/>
    <w:rsid w:val="006B3278"/>
    <w:rsid w:val="006C1C33"/>
    <w:rsid w:val="006E010D"/>
    <w:rsid w:val="006E5007"/>
    <w:rsid w:val="006E6B42"/>
    <w:rsid w:val="006F013A"/>
    <w:rsid w:val="006F3C4E"/>
    <w:rsid w:val="006F6638"/>
    <w:rsid w:val="00710F76"/>
    <w:rsid w:val="0071784D"/>
    <w:rsid w:val="007222C8"/>
    <w:rsid w:val="00722A10"/>
    <w:rsid w:val="00737FFB"/>
    <w:rsid w:val="007440F2"/>
    <w:rsid w:val="00744E0A"/>
    <w:rsid w:val="0075516C"/>
    <w:rsid w:val="00766B18"/>
    <w:rsid w:val="00786CC7"/>
    <w:rsid w:val="0079242C"/>
    <w:rsid w:val="00792B16"/>
    <w:rsid w:val="00796D62"/>
    <w:rsid w:val="007A6649"/>
    <w:rsid w:val="007B48B0"/>
    <w:rsid w:val="007B5288"/>
    <w:rsid w:val="007B7560"/>
    <w:rsid w:val="007D163A"/>
    <w:rsid w:val="007D1AB3"/>
    <w:rsid w:val="007D580D"/>
    <w:rsid w:val="007F0E94"/>
    <w:rsid w:val="008054D8"/>
    <w:rsid w:val="0080693E"/>
    <w:rsid w:val="008118A0"/>
    <w:rsid w:val="0082105D"/>
    <w:rsid w:val="00832196"/>
    <w:rsid w:val="00850ED3"/>
    <w:rsid w:val="00856F2D"/>
    <w:rsid w:val="00861053"/>
    <w:rsid w:val="00862E4A"/>
    <w:rsid w:val="00867692"/>
    <w:rsid w:val="00871969"/>
    <w:rsid w:val="008829C8"/>
    <w:rsid w:val="008874CA"/>
    <w:rsid w:val="0089398C"/>
    <w:rsid w:val="008C14D6"/>
    <w:rsid w:val="008C73ED"/>
    <w:rsid w:val="008F7B46"/>
    <w:rsid w:val="008F7F61"/>
    <w:rsid w:val="00900C9D"/>
    <w:rsid w:val="009028F3"/>
    <w:rsid w:val="00916140"/>
    <w:rsid w:val="00917A53"/>
    <w:rsid w:val="009301DD"/>
    <w:rsid w:val="00930C03"/>
    <w:rsid w:val="00953B59"/>
    <w:rsid w:val="00956687"/>
    <w:rsid w:val="0096666F"/>
    <w:rsid w:val="00966CA6"/>
    <w:rsid w:val="009671BA"/>
    <w:rsid w:val="00981DDD"/>
    <w:rsid w:val="00985310"/>
    <w:rsid w:val="00985E4F"/>
    <w:rsid w:val="009A56B7"/>
    <w:rsid w:val="009B1364"/>
    <w:rsid w:val="009B7CD9"/>
    <w:rsid w:val="009C0BCF"/>
    <w:rsid w:val="009C2703"/>
    <w:rsid w:val="009C3CC7"/>
    <w:rsid w:val="009C6000"/>
    <w:rsid w:val="009F174B"/>
    <w:rsid w:val="009F3974"/>
    <w:rsid w:val="00A0546C"/>
    <w:rsid w:val="00A17CD1"/>
    <w:rsid w:val="00A20994"/>
    <w:rsid w:val="00A34955"/>
    <w:rsid w:val="00A3508D"/>
    <w:rsid w:val="00A46AC5"/>
    <w:rsid w:val="00A6034F"/>
    <w:rsid w:val="00A65EAE"/>
    <w:rsid w:val="00A70302"/>
    <w:rsid w:val="00A71220"/>
    <w:rsid w:val="00A722DF"/>
    <w:rsid w:val="00A976A4"/>
    <w:rsid w:val="00AB0474"/>
    <w:rsid w:val="00AB3799"/>
    <w:rsid w:val="00AC566E"/>
    <w:rsid w:val="00AD24D6"/>
    <w:rsid w:val="00AD6CA0"/>
    <w:rsid w:val="00AF465B"/>
    <w:rsid w:val="00AF46AB"/>
    <w:rsid w:val="00AF67F6"/>
    <w:rsid w:val="00B01612"/>
    <w:rsid w:val="00B10900"/>
    <w:rsid w:val="00B1364B"/>
    <w:rsid w:val="00B175C0"/>
    <w:rsid w:val="00B22019"/>
    <w:rsid w:val="00B23702"/>
    <w:rsid w:val="00B32B8B"/>
    <w:rsid w:val="00B33765"/>
    <w:rsid w:val="00B34109"/>
    <w:rsid w:val="00B377B3"/>
    <w:rsid w:val="00B4551B"/>
    <w:rsid w:val="00B457D2"/>
    <w:rsid w:val="00B47F53"/>
    <w:rsid w:val="00B6066B"/>
    <w:rsid w:val="00B61CE0"/>
    <w:rsid w:val="00B702E8"/>
    <w:rsid w:val="00B70878"/>
    <w:rsid w:val="00B70DD5"/>
    <w:rsid w:val="00B72198"/>
    <w:rsid w:val="00B830DF"/>
    <w:rsid w:val="00B90E28"/>
    <w:rsid w:val="00BA07D1"/>
    <w:rsid w:val="00BB05B4"/>
    <w:rsid w:val="00BC13DD"/>
    <w:rsid w:val="00BD111E"/>
    <w:rsid w:val="00BE1984"/>
    <w:rsid w:val="00BE5BF9"/>
    <w:rsid w:val="00BF2106"/>
    <w:rsid w:val="00BF25CB"/>
    <w:rsid w:val="00BF3A71"/>
    <w:rsid w:val="00BF7308"/>
    <w:rsid w:val="00C000EF"/>
    <w:rsid w:val="00C017D5"/>
    <w:rsid w:val="00C1105E"/>
    <w:rsid w:val="00C14F9C"/>
    <w:rsid w:val="00C212F1"/>
    <w:rsid w:val="00C26382"/>
    <w:rsid w:val="00C40423"/>
    <w:rsid w:val="00C63510"/>
    <w:rsid w:val="00C677FF"/>
    <w:rsid w:val="00C73CA3"/>
    <w:rsid w:val="00C831FE"/>
    <w:rsid w:val="00C919AA"/>
    <w:rsid w:val="00CA4998"/>
    <w:rsid w:val="00CA6FF8"/>
    <w:rsid w:val="00CB2A9A"/>
    <w:rsid w:val="00CB4B06"/>
    <w:rsid w:val="00CC0BD3"/>
    <w:rsid w:val="00CC0DF6"/>
    <w:rsid w:val="00CD22B8"/>
    <w:rsid w:val="00CD731E"/>
    <w:rsid w:val="00CE46C8"/>
    <w:rsid w:val="00CF0DC6"/>
    <w:rsid w:val="00CF2DFA"/>
    <w:rsid w:val="00CF5BC8"/>
    <w:rsid w:val="00D022C5"/>
    <w:rsid w:val="00D1272E"/>
    <w:rsid w:val="00D15C4D"/>
    <w:rsid w:val="00D168E2"/>
    <w:rsid w:val="00D25132"/>
    <w:rsid w:val="00D372D0"/>
    <w:rsid w:val="00D41A9C"/>
    <w:rsid w:val="00D41E4C"/>
    <w:rsid w:val="00D427F3"/>
    <w:rsid w:val="00D43745"/>
    <w:rsid w:val="00D44068"/>
    <w:rsid w:val="00D600B3"/>
    <w:rsid w:val="00D604C6"/>
    <w:rsid w:val="00D62BA7"/>
    <w:rsid w:val="00D64B3D"/>
    <w:rsid w:val="00D6632D"/>
    <w:rsid w:val="00D70856"/>
    <w:rsid w:val="00D80AED"/>
    <w:rsid w:val="00D817A1"/>
    <w:rsid w:val="00D8252F"/>
    <w:rsid w:val="00D8532D"/>
    <w:rsid w:val="00D90245"/>
    <w:rsid w:val="00D91588"/>
    <w:rsid w:val="00D9246B"/>
    <w:rsid w:val="00D95CEA"/>
    <w:rsid w:val="00D96E86"/>
    <w:rsid w:val="00DA229F"/>
    <w:rsid w:val="00DA67B4"/>
    <w:rsid w:val="00DB50C5"/>
    <w:rsid w:val="00DB5AC1"/>
    <w:rsid w:val="00DC2207"/>
    <w:rsid w:val="00DC6C9A"/>
    <w:rsid w:val="00DD0FEE"/>
    <w:rsid w:val="00DE3D07"/>
    <w:rsid w:val="00DE7641"/>
    <w:rsid w:val="00DE7A41"/>
    <w:rsid w:val="00DF7781"/>
    <w:rsid w:val="00DF7BEF"/>
    <w:rsid w:val="00E01A6A"/>
    <w:rsid w:val="00E02095"/>
    <w:rsid w:val="00E04AF0"/>
    <w:rsid w:val="00E04FA0"/>
    <w:rsid w:val="00E101CC"/>
    <w:rsid w:val="00E10742"/>
    <w:rsid w:val="00E10DA8"/>
    <w:rsid w:val="00E21D06"/>
    <w:rsid w:val="00E304F0"/>
    <w:rsid w:val="00E30957"/>
    <w:rsid w:val="00E34D20"/>
    <w:rsid w:val="00E415EF"/>
    <w:rsid w:val="00E44314"/>
    <w:rsid w:val="00E469AC"/>
    <w:rsid w:val="00E6161D"/>
    <w:rsid w:val="00E71F43"/>
    <w:rsid w:val="00E77CA8"/>
    <w:rsid w:val="00E813C7"/>
    <w:rsid w:val="00E943D9"/>
    <w:rsid w:val="00E951BB"/>
    <w:rsid w:val="00E95D43"/>
    <w:rsid w:val="00E974DF"/>
    <w:rsid w:val="00EA31AD"/>
    <w:rsid w:val="00EA7D80"/>
    <w:rsid w:val="00EB2C61"/>
    <w:rsid w:val="00EB72EB"/>
    <w:rsid w:val="00EF130C"/>
    <w:rsid w:val="00EF43AB"/>
    <w:rsid w:val="00EF611D"/>
    <w:rsid w:val="00F01339"/>
    <w:rsid w:val="00F16CC9"/>
    <w:rsid w:val="00F21B21"/>
    <w:rsid w:val="00F247C6"/>
    <w:rsid w:val="00F357F3"/>
    <w:rsid w:val="00F40DAF"/>
    <w:rsid w:val="00F41EFF"/>
    <w:rsid w:val="00F52865"/>
    <w:rsid w:val="00F57791"/>
    <w:rsid w:val="00F6084B"/>
    <w:rsid w:val="00F61CF3"/>
    <w:rsid w:val="00F633B7"/>
    <w:rsid w:val="00F6406B"/>
    <w:rsid w:val="00F708F4"/>
    <w:rsid w:val="00F70B57"/>
    <w:rsid w:val="00F731A4"/>
    <w:rsid w:val="00F739D4"/>
    <w:rsid w:val="00F92D58"/>
    <w:rsid w:val="00F92ECC"/>
    <w:rsid w:val="00F93F70"/>
    <w:rsid w:val="00FB01E4"/>
    <w:rsid w:val="00FC1F00"/>
    <w:rsid w:val="00FD0C31"/>
    <w:rsid w:val="00FD4989"/>
    <w:rsid w:val="00FF5C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AF0"/>
    <w:pPr>
      <w:spacing w:after="200" w:line="276" w:lineRule="auto"/>
    </w:pPr>
    <w:rPr>
      <w:rFonts w:cs="Calibri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F3A71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F3A71"/>
    <w:pPr>
      <w:keepNext/>
      <w:keepLines/>
      <w:spacing w:before="200" w:after="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F3A71"/>
    <w:pPr>
      <w:keepNext/>
      <w:keepLines/>
      <w:spacing w:before="200" w:after="0"/>
      <w:outlineLvl w:val="2"/>
    </w:pPr>
    <w:rPr>
      <w:rFonts w:ascii="Cambria" w:eastAsia="Times New Roman" w:hAnsi="Cambria" w:cs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F3A71"/>
    <w:pPr>
      <w:keepNext/>
      <w:keepLines/>
      <w:spacing w:before="200" w:after="0"/>
      <w:outlineLvl w:val="3"/>
    </w:pPr>
    <w:rPr>
      <w:rFonts w:ascii="Cambria" w:eastAsia="Times New Roman" w:hAnsi="Cambria" w:cs="Cambria"/>
      <w:b/>
      <w:bCs/>
      <w:i/>
      <w:i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F3A71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BF3A71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BF3A71"/>
    <w:rPr>
      <w:rFonts w:ascii="Cambria" w:hAnsi="Cambria" w:cs="Cambria"/>
      <w:b/>
      <w:bCs/>
      <w:color w:val="4F81BD"/>
      <w:sz w:val="22"/>
      <w:szCs w:val="22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BF3A71"/>
    <w:rPr>
      <w:rFonts w:ascii="Cambria" w:hAnsi="Cambria" w:cs="Cambria"/>
      <w:b/>
      <w:bCs/>
      <w:i/>
      <w:iCs/>
      <w:color w:val="4F81BD"/>
      <w:sz w:val="22"/>
      <w:szCs w:val="22"/>
    </w:rPr>
  </w:style>
  <w:style w:type="table" w:styleId="TableGrid">
    <w:name w:val="Table Grid"/>
    <w:basedOn w:val="TableNormal"/>
    <w:uiPriority w:val="99"/>
    <w:rsid w:val="007D1AB3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7D1AB3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7D1A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D1AB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F6084B"/>
    <w:pPr>
      <w:ind w:left="720"/>
    </w:pPr>
  </w:style>
  <w:style w:type="character" w:styleId="CommentReference">
    <w:name w:val="annotation reference"/>
    <w:basedOn w:val="DefaultParagraphFont"/>
    <w:uiPriority w:val="99"/>
    <w:semiHidden/>
    <w:rsid w:val="004D09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D093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4D093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D093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4D0931"/>
    <w:rPr>
      <w:b/>
      <w:bCs/>
    </w:rPr>
  </w:style>
  <w:style w:type="paragraph" w:styleId="BodyText2">
    <w:name w:val="Body Text 2"/>
    <w:basedOn w:val="Normal"/>
    <w:link w:val="BodyText2Char"/>
    <w:uiPriority w:val="99"/>
    <w:rsid w:val="001E7E86"/>
    <w:pPr>
      <w:spacing w:after="0" w:line="240" w:lineRule="auto"/>
      <w:jc w:val="both"/>
    </w:pPr>
    <w:rPr>
      <w:rFonts w:ascii=".VnTime" w:eastAsia="Times New Roman" w:hAnsi=".VnTime" w:cs=".VnTime"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1E7E86"/>
    <w:rPr>
      <w:rFonts w:ascii=".VnTime" w:hAnsi=".VnTime" w:cs=".VnTime"/>
      <w:sz w:val="28"/>
      <w:szCs w:val="28"/>
    </w:rPr>
  </w:style>
  <w:style w:type="paragraph" w:styleId="Footer">
    <w:name w:val="footer"/>
    <w:basedOn w:val="Normal"/>
    <w:link w:val="FooterChar"/>
    <w:uiPriority w:val="99"/>
    <w:rsid w:val="001E7E86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1E7E86"/>
    <w:rPr>
      <w:rFonts w:ascii="Times New Roman" w:hAnsi="Times New Roman" w:cs="Times New Roman"/>
      <w:sz w:val="24"/>
      <w:szCs w:val="24"/>
    </w:rPr>
  </w:style>
  <w:style w:type="paragraph" w:customStyle="1" w:styleId="Chuong">
    <w:name w:val="Chuong"/>
    <w:basedOn w:val="Heading1"/>
    <w:link w:val="ChuongChar"/>
    <w:uiPriority w:val="99"/>
    <w:rsid w:val="00BF3A71"/>
    <w:pPr>
      <w:numPr>
        <w:numId w:val="5"/>
      </w:numPr>
      <w:spacing w:before="240" w:after="240"/>
      <w:jc w:val="center"/>
    </w:pPr>
    <w:rPr>
      <w:rFonts w:ascii="Times New Roman" w:hAnsi="Times New Roman" w:cs="Times New Roman"/>
      <w:color w:val="C00000"/>
      <w:sz w:val="30"/>
      <w:szCs w:val="30"/>
    </w:rPr>
  </w:style>
  <w:style w:type="paragraph" w:customStyle="1" w:styleId="MC1">
    <w:name w:val="MC1"/>
    <w:basedOn w:val="Heading2"/>
    <w:link w:val="MC1Char"/>
    <w:uiPriority w:val="99"/>
    <w:rsid w:val="00BF3A71"/>
    <w:pPr>
      <w:numPr>
        <w:ilvl w:val="1"/>
        <w:numId w:val="5"/>
      </w:numPr>
      <w:tabs>
        <w:tab w:val="num" w:pos="360"/>
      </w:tabs>
      <w:spacing w:before="120" w:after="120"/>
      <w:ind w:left="0" w:firstLine="0"/>
    </w:pPr>
    <w:rPr>
      <w:rFonts w:ascii="Times New Roman" w:hAnsi="Times New Roman" w:cs="Times New Roman"/>
      <w:color w:val="1F497D"/>
      <w:sz w:val="28"/>
      <w:szCs w:val="28"/>
    </w:rPr>
  </w:style>
  <w:style w:type="character" w:customStyle="1" w:styleId="ChuongChar">
    <w:name w:val="Chuong Char"/>
    <w:basedOn w:val="DefaultParagraphFont"/>
    <w:link w:val="Chuong"/>
    <w:uiPriority w:val="99"/>
    <w:locked/>
    <w:rsid w:val="00BF3A71"/>
    <w:rPr>
      <w:rFonts w:ascii="Times New Roman" w:hAnsi="Times New Roman" w:cs="Times New Roman"/>
      <w:b/>
      <w:bCs/>
      <w:color w:val="C00000"/>
      <w:sz w:val="26"/>
      <w:szCs w:val="26"/>
    </w:rPr>
  </w:style>
  <w:style w:type="paragraph" w:customStyle="1" w:styleId="MC2">
    <w:name w:val="MC2"/>
    <w:basedOn w:val="Heading3"/>
    <w:link w:val="MC2Char"/>
    <w:uiPriority w:val="99"/>
    <w:rsid w:val="00BF3A71"/>
    <w:pPr>
      <w:numPr>
        <w:ilvl w:val="2"/>
        <w:numId w:val="5"/>
      </w:numPr>
      <w:tabs>
        <w:tab w:val="num" w:pos="360"/>
      </w:tabs>
      <w:spacing w:before="120" w:after="120"/>
      <w:ind w:left="0" w:firstLine="0"/>
      <w:jc w:val="both"/>
    </w:pPr>
    <w:rPr>
      <w:rFonts w:ascii="Times New Roman" w:hAnsi="Times New Roman" w:cs="Times New Roman"/>
      <w:i/>
      <w:iCs/>
      <w:color w:val="31849B"/>
      <w:sz w:val="26"/>
      <w:szCs w:val="26"/>
    </w:rPr>
  </w:style>
  <w:style w:type="paragraph" w:customStyle="1" w:styleId="MC3">
    <w:name w:val="MC3"/>
    <w:basedOn w:val="Heading4"/>
    <w:link w:val="MC3Char"/>
    <w:uiPriority w:val="99"/>
    <w:rsid w:val="00BF3A71"/>
    <w:pPr>
      <w:numPr>
        <w:ilvl w:val="3"/>
        <w:numId w:val="5"/>
      </w:numPr>
      <w:tabs>
        <w:tab w:val="num" w:pos="360"/>
      </w:tabs>
      <w:spacing w:before="120" w:after="120"/>
      <w:ind w:left="0" w:firstLine="0"/>
    </w:pPr>
    <w:rPr>
      <w:rFonts w:ascii="Times New Roman" w:hAnsi="Times New Roman" w:cs="Times New Roman"/>
      <w:color w:val="403152"/>
      <w:sz w:val="28"/>
      <w:szCs w:val="28"/>
    </w:rPr>
  </w:style>
  <w:style w:type="character" w:customStyle="1" w:styleId="MC1Char">
    <w:name w:val="MC1 Char"/>
    <w:basedOn w:val="DefaultParagraphFont"/>
    <w:link w:val="MC1"/>
    <w:uiPriority w:val="99"/>
    <w:locked/>
    <w:rsid w:val="00DE7A41"/>
    <w:rPr>
      <w:rFonts w:ascii="Times New Roman" w:hAnsi="Times New Roman" w:cs="Times New Roman"/>
      <w:b/>
      <w:bCs/>
      <w:color w:val="1F497D"/>
      <w:sz w:val="26"/>
      <w:szCs w:val="26"/>
    </w:rPr>
  </w:style>
  <w:style w:type="character" w:customStyle="1" w:styleId="MC2Char">
    <w:name w:val="MC2 Char"/>
    <w:basedOn w:val="DefaultParagraphFont"/>
    <w:link w:val="MC2"/>
    <w:uiPriority w:val="99"/>
    <w:locked/>
    <w:rsid w:val="00DE7A41"/>
    <w:rPr>
      <w:rFonts w:ascii="Times New Roman" w:hAnsi="Times New Roman" w:cs="Times New Roman"/>
      <w:b/>
      <w:bCs/>
      <w:i/>
      <w:iCs/>
      <w:color w:val="31849B"/>
      <w:sz w:val="26"/>
      <w:szCs w:val="26"/>
    </w:rPr>
  </w:style>
  <w:style w:type="character" w:customStyle="1" w:styleId="MC3Char">
    <w:name w:val="MC3 Char"/>
    <w:basedOn w:val="DefaultParagraphFont"/>
    <w:link w:val="MC3"/>
    <w:uiPriority w:val="99"/>
    <w:locked/>
    <w:rsid w:val="00DE7A41"/>
    <w:rPr>
      <w:rFonts w:ascii="Times New Roman" w:hAnsi="Times New Roman" w:cs="Times New Roman"/>
      <w:b/>
      <w:bCs/>
      <w:i/>
      <w:iCs/>
      <w:color w:val="403152"/>
      <w:sz w:val="22"/>
      <w:szCs w:val="22"/>
    </w:rPr>
  </w:style>
  <w:style w:type="paragraph" w:customStyle="1" w:styleId="ND">
    <w:name w:val="ND"/>
    <w:basedOn w:val="Normal"/>
    <w:link w:val="NDChar"/>
    <w:uiPriority w:val="99"/>
    <w:rsid w:val="00AF46AB"/>
    <w:pPr>
      <w:spacing w:line="240" w:lineRule="auto"/>
      <w:jc w:val="both"/>
    </w:pPr>
    <w:rPr>
      <w:sz w:val="26"/>
      <w:szCs w:val="26"/>
    </w:rPr>
  </w:style>
  <w:style w:type="character" w:customStyle="1" w:styleId="NDChar">
    <w:name w:val="ND Char"/>
    <w:basedOn w:val="DefaultParagraphFont"/>
    <w:link w:val="ND"/>
    <w:uiPriority w:val="99"/>
    <w:locked/>
    <w:rsid w:val="00AF46AB"/>
    <w:rPr>
      <w:rFonts w:ascii="Times New Roman" w:hAnsi="Times New Roman" w:cs="Times New Roman"/>
      <w:sz w:val="22"/>
      <w:szCs w:val="22"/>
    </w:rPr>
  </w:style>
  <w:style w:type="paragraph" w:styleId="Header">
    <w:name w:val="header"/>
    <w:basedOn w:val="Normal"/>
    <w:link w:val="HeaderChar"/>
    <w:uiPriority w:val="99"/>
    <w:rsid w:val="000970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097061"/>
    <w:rPr>
      <w:sz w:val="22"/>
      <w:szCs w:val="22"/>
    </w:rPr>
  </w:style>
  <w:style w:type="character" w:customStyle="1" w:styleId="shorttext">
    <w:name w:val="short_text"/>
    <w:basedOn w:val="DefaultParagraphFont"/>
    <w:uiPriority w:val="99"/>
    <w:rsid w:val="001626E7"/>
  </w:style>
  <w:style w:type="character" w:customStyle="1" w:styleId="hps">
    <w:name w:val="hps"/>
    <w:basedOn w:val="DefaultParagraphFont"/>
    <w:uiPriority w:val="99"/>
    <w:rsid w:val="001626E7"/>
  </w:style>
  <w:style w:type="character" w:styleId="Hyperlink">
    <w:name w:val="Hyperlink"/>
    <w:basedOn w:val="DefaultParagraphFont"/>
    <w:uiPriority w:val="99"/>
    <w:rsid w:val="00DE764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9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3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3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3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3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3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3524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93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3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3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3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3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3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3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3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3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3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3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3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34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93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3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3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3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3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3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3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3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3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3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3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3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3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3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3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3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35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93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3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3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3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9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9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9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9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9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993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3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3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3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3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3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3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3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3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124</TotalTime>
  <Pages>6</Pages>
  <Words>824</Words>
  <Characters>4700</Characters>
  <Application>Microsoft Office Outlook</Application>
  <DocSecurity>0</DocSecurity>
  <Lines>0</Lines>
  <Paragraphs>0</Paragraphs>
  <ScaleCrop>false</ScaleCrop>
  <Manager>Thaop</Manager>
  <Company>Bộ môn CNTT - Viện CNTTKT - ĐHKTQD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Đề cương Chi tiết học phần</dc:title>
  <dc:subject>Ngành Khoa học máy tính</dc:subject>
  <dc:creator>Bộ môn CNTT - Viện CNTTKT - ĐHKTQD; NEU-backup</dc:creator>
  <cp:keywords>Đại học Chính quy CNTT</cp:keywords>
  <dc:description>Cập nhật 07/2015</dc:description>
  <cp:lastModifiedBy>g</cp:lastModifiedBy>
  <cp:revision>53</cp:revision>
  <cp:lastPrinted>2011-11-30T14:22:00Z</cp:lastPrinted>
  <dcterms:created xsi:type="dcterms:W3CDTF">2015-06-04T03:24:00Z</dcterms:created>
  <dcterms:modified xsi:type="dcterms:W3CDTF">2015-10-21T03:51:00Z</dcterms:modified>
  <cp:category>Chuyênn ngành CNTT</cp:category>
</cp:coreProperties>
</file>